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D9116">
      <w:pPr>
        <w:widowControl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学生主动申请退学，请辅导员老师按此流程办理</w:t>
      </w:r>
    </w:p>
    <w:p w14:paraId="3D0AAE8A"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删除《退学申请表》最下方备注后，发给学生，打印退学申请表，全部手填。学生还要手写一份《退学申请书》。</w:t>
      </w:r>
    </w:p>
    <w:p w14:paraId="65E1F392"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学生和家长在学生手写的《退学申请书》和《退学申请表》上签字、按指纹，录制签字按指纹的视频。</w:t>
      </w:r>
    </w:p>
    <w:p w14:paraId="5807CBA7"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填写完整的校长办公会议题模板、学生家长签字按指纹视频这2样材料的电子版发邮箱sdxj201@163.com。</w:t>
      </w:r>
    </w:p>
    <w:p w14:paraId="32D5230B"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hint="eastAsia" w:ascii="仿宋" w:hAnsi="仿宋" w:eastAsia="仿宋"/>
          <w:sz w:val="32"/>
          <w:szCs w:val="32"/>
        </w:rPr>
        <w:t>学院党委书记和院长签字盖院章的《党政联席会报告》、学院领导签字盖院章的《退学申请表》、学生手写的《退学申请书》这3样材料的纸质版报送文渊楼201学籍管理科。</w:t>
      </w:r>
    </w:p>
    <w:p w14:paraId="7F557D37"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联系电话：3</w:t>
      </w:r>
      <w:r>
        <w:rPr>
          <w:rFonts w:ascii="仿宋" w:hAnsi="仿宋" w:eastAsia="仿宋"/>
          <w:sz w:val="32"/>
          <w:szCs w:val="32"/>
        </w:rPr>
        <w:t>326908</w:t>
      </w:r>
    </w:p>
    <w:p w14:paraId="5B8F98B0">
      <w:pPr>
        <w:widowControl/>
        <w:jc w:val="left"/>
        <w:rPr>
          <w:rFonts w:ascii="仿宋" w:hAnsi="仿宋" w:eastAsia="仿宋"/>
          <w:sz w:val="32"/>
          <w:szCs w:val="32"/>
        </w:rPr>
      </w:pPr>
    </w:p>
    <w:p w14:paraId="25E9AB28"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附件：退学相关规定和相关流程</w:t>
      </w:r>
    </w:p>
    <w:p w14:paraId="1DF2CEBD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方正小标宋简体" w:hAnsi="仿宋" w:eastAsia="方正小标宋简体"/>
          <w:sz w:val="32"/>
          <w:szCs w:val="32"/>
        </w:rPr>
        <w:br w:type="page"/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为规范、优化退学流程，充分保障学生合法权益，对退学流程补充规定如下：</w:t>
      </w:r>
    </w:p>
    <w:p w14:paraId="211383DC">
      <w:pPr>
        <w:spacing w:before="156" w:beforeLines="50" w:after="156" w:afterLines="50" w:line="560" w:lineRule="exact"/>
        <w:ind w:firstLine="640" w:firstLineChars="200"/>
        <w:jc w:val="left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一、申请退学流程</w:t>
      </w:r>
    </w:p>
    <w:p w14:paraId="0A611DDD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（一）学生提出申请，写退学申请书（学生和家长签字、按指印）。【须如实、详细写明申请退学原因】</w:t>
      </w:r>
    </w:p>
    <w:p w14:paraId="580B074F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（二）学生填写退学申请表（学生和家长签字、按指印，留存签字、按指印时的影像资料）。</w:t>
      </w:r>
    </w:p>
    <w:p w14:paraId="5FEB7253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（三）学院（部）召开党政联席会，讨论研究学生的退学申请，形成报告（党政主要负责人同时签字，盖公章），及时报送教务处。</w:t>
      </w:r>
    </w:p>
    <w:p w14:paraId="0CA53D2F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（四）教务处审核退学材料，召开处长办公会研究。</w:t>
      </w:r>
    </w:p>
    <w:p w14:paraId="17DF1D80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（五）教务处召集学生中心、招生就业处等职能部门讨论，并征求法律顾问意见，进行上会议题的联合会签。</w:t>
      </w:r>
    </w:p>
    <w:p w14:paraId="137DFEAD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（六）向主管校领导请示汇报学生申请退学工作；</w:t>
      </w:r>
    </w:p>
    <w:p w14:paraId="0462E859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（七）制作《拟作出同意退学决定告知书》，发给学院（部）对学生及家长进行告知。【告知书一式两份，学生、家长在告知书上签字、按指印。学院（部）留存告知书送达及学生、家长签收签字时的影像资料】</w:t>
      </w:r>
    </w:p>
    <w:p w14:paraId="1528E799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（八）向校长办公会提交拟同意退学申请的议题。</w:t>
      </w:r>
    </w:p>
    <w:p w14:paraId="23270716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（九）校长办公会研究审议学生申请退学的议题。</w:t>
      </w:r>
    </w:p>
    <w:p w14:paraId="6EF51908">
      <w:pPr>
        <w:spacing w:line="56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（十）教务处学籍管理科根据学校同意学生退学的红头文件，在教务系统和学信网作学籍异动，标注“退学”。</w:t>
      </w:r>
    </w:p>
    <w:p w14:paraId="79F2865A">
      <w:pPr>
        <w:spacing w:line="560" w:lineRule="exact"/>
        <w:ind w:firstLine="640" w:firstLineChars="200"/>
        <w:jc w:val="lef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（十一）向学院（部）、相关职能部门和退学学生发《退学通知单》，办理退学相关手续。</w:t>
      </w:r>
      <w:bookmarkStart w:id="0" w:name="_GoBack"/>
      <w:bookmarkEnd w:id="0"/>
    </w:p>
    <w:sectPr>
      <w:footerReference r:id="rId3" w:type="default"/>
      <w:pgSz w:w="11906" w:h="16838"/>
      <w:pgMar w:top="1134" w:right="1701" w:bottom="1134" w:left="1701" w:header="851" w:footer="56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06485247"/>
      <w:docPartObj>
        <w:docPartGallery w:val="autotext"/>
      </w:docPartObj>
    </w:sdtPr>
    <w:sdtContent>
      <w:p w14:paraId="18576525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59829B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ywiaGRpZCI6IjAwNzJkMzQ2MWM0MzM4OTQxNzcxZTk0NjVhMDc1NmRkIiwidXNlckNvdW50IjozfQ=="/>
  </w:docVars>
  <w:rsids>
    <w:rsidRoot w:val="31652383"/>
    <w:rsid w:val="00004CE6"/>
    <w:rsid w:val="000D3F17"/>
    <w:rsid w:val="0015671F"/>
    <w:rsid w:val="00160D71"/>
    <w:rsid w:val="001820C5"/>
    <w:rsid w:val="001D4146"/>
    <w:rsid w:val="00201A1D"/>
    <w:rsid w:val="002366EA"/>
    <w:rsid w:val="00246802"/>
    <w:rsid w:val="00250F36"/>
    <w:rsid w:val="00261D75"/>
    <w:rsid w:val="002F1D2F"/>
    <w:rsid w:val="00334016"/>
    <w:rsid w:val="00386E35"/>
    <w:rsid w:val="003B168A"/>
    <w:rsid w:val="003D160C"/>
    <w:rsid w:val="003E523D"/>
    <w:rsid w:val="00422F70"/>
    <w:rsid w:val="0043566B"/>
    <w:rsid w:val="004F3A04"/>
    <w:rsid w:val="005010ED"/>
    <w:rsid w:val="005011C2"/>
    <w:rsid w:val="00560837"/>
    <w:rsid w:val="00586133"/>
    <w:rsid w:val="0059322B"/>
    <w:rsid w:val="005F6917"/>
    <w:rsid w:val="00601F55"/>
    <w:rsid w:val="00612CD6"/>
    <w:rsid w:val="00636417"/>
    <w:rsid w:val="00650553"/>
    <w:rsid w:val="00665E58"/>
    <w:rsid w:val="0067290E"/>
    <w:rsid w:val="006F36FC"/>
    <w:rsid w:val="00754A3B"/>
    <w:rsid w:val="00761517"/>
    <w:rsid w:val="00780E1F"/>
    <w:rsid w:val="00822B3B"/>
    <w:rsid w:val="008560CB"/>
    <w:rsid w:val="00860C03"/>
    <w:rsid w:val="00867E0B"/>
    <w:rsid w:val="008A4B23"/>
    <w:rsid w:val="008B2E8D"/>
    <w:rsid w:val="008B4174"/>
    <w:rsid w:val="008D0D91"/>
    <w:rsid w:val="00911418"/>
    <w:rsid w:val="00964757"/>
    <w:rsid w:val="00973320"/>
    <w:rsid w:val="009759F4"/>
    <w:rsid w:val="00990058"/>
    <w:rsid w:val="009A4F9A"/>
    <w:rsid w:val="009B0B89"/>
    <w:rsid w:val="00A0639E"/>
    <w:rsid w:val="00A23FAE"/>
    <w:rsid w:val="00A37ED5"/>
    <w:rsid w:val="00B025C8"/>
    <w:rsid w:val="00B3054F"/>
    <w:rsid w:val="00B30CDA"/>
    <w:rsid w:val="00B55AED"/>
    <w:rsid w:val="00B84EA4"/>
    <w:rsid w:val="00B8738D"/>
    <w:rsid w:val="00BA0111"/>
    <w:rsid w:val="00BE0AD3"/>
    <w:rsid w:val="00C347A2"/>
    <w:rsid w:val="00C44D8F"/>
    <w:rsid w:val="00C62A00"/>
    <w:rsid w:val="00C87B29"/>
    <w:rsid w:val="00CA2B02"/>
    <w:rsid w:val="00D142E6"/>
    <w:rsid w:val="00D22B69"/>
    <w:rsid w:val="00D50D00"/>
    <w:rsid w:val="00D562D8"/>
    <w:rsid w:val="00D8170C"/>
    <w:rsid w:val="00D923F0"/>
    <w:rsid w:val="00D9777D"/>
    <w:rsid w:val="00DB771A"/>
    <w:rsid w:val="00DD406F"/>
    <w:rsid w:val="00DD4085"/>
    <w:rsid w:val="00DE7E7F"/>
    <w:rsid w:val="00E04D83"/>
    <w:rsid w:val="00E23FEB"/>
    <w:rsid w:val="00E305DD"/>
    <w:rsid w:val="00E34F55"/>
    <w:rsid w:val="00E660FF"/>
    <w:rsid w:val="00EB26C8"/>
    <w:rsid w:val="00EC19AF"/>
    <w:rsid w:val="00FA1D7D"/>
    <w:rsid w:val="00FA311B"/>
    <w:rsid w:val="00FA378D"/>
    <w:rsid w:val="2FB062B7"/>
    <w:rsid w:val="31652383"/>
    <w:rsid w:val="36056316"/>
    <w:rsid w:val="52E06E9D"/>
    <w:rsid w:val="579A7C54"/>
    <w:rsid w:val="64D1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7ed9f518-c53a-436f-bc7c-7569d5ac4ce0\&#24037;&#20316;&#27969;&#31243;&#22270;-&#36890;&#29992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工作流程图-通用</Template>
  <Pages>2</Pages>
  <Words>1762</Words>
  <Characters>1796</Characters>
  <Lines>13</Lines>
  <Paragraphs>3</Paragraphs>
  <TotalTime>1104</TotalTime>
  <ScaleCrop>false</ScaleCrop>
  <LinksUpToDate>false</LinksUpToDate>
  <CharactersWithSpaces>1799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2025-07-17T06:10:00Z</dcterms:created>
  <dcterms:modified xsi:type="dcterms:W3CDTF">2026-03-19T03:45:03Z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UUID">
    <vt:lpwstr>v1.0_mb_J+tLZQGpWsRvAOMf+jDNfw==</vt:lpwstr>
  </property>
  <property fmtid="{D5CDD505-2E9C-101B-9397-08002B2CF9AE}" pid="4" name="ICV">
    <vt:lpwstr>E63747F9CF6A46818C949836CE867CF8_11</vt:lpwstr>
  </property>
  <property fmtid="{D5CDD505-2E9C-101B-9397-08002B2CF9AE}" pid="5" name="KSOTemplateDocerSaveRecord">
    <vt:lpwstr>eyJoZGlkIjoiMDA3MmQzNDYxYzQzMzg5NDE3NzFlOTQ2NWEwNzU2ZGQiLCJ1c2VySWQiOiIyOTk5ODI2MjMifQ==</vt:lpwstr>
  </property>
</Properties>
</file>