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F2D9072">
      <w:pPr>
        <w:snapToGrid w:val="0"/>
        <w:spacing w:line="360" w:lineRule="auto"/>
        <w:jc w:val="center"/>
        <w:rPr>
          <w:rFonts w:ascii="黑体" w:hAnsi="黑体" w:eastAsia="黑体" w:cs="黑体"/>
          <w:sz w:val="36"/>
          <w:szCs w:val="36"/>
        </w:rPr>
      </w:pPr>
      <w:r>
        <w:rPr>
          <w:rFonts w:hint="eastAsia" w:ascii="黑体" w:hAnsi="黑体" w:eastAsia="黑体" w:cs="黑体"/>
          <w:sz w:val="36"/>
          <w:szCs w:val="36"/>
        </w:rPr>
        <w:t>河南省义务教育优质均衡发展监测</w:t>
      </w:r>
      <w:r>
        <w:rPr>
          <w:rFonts w:hint="eastAsia" w:ascii="黑体" w:hAnsi="黑体" w:eastAsia="黑体" w:cs="黑体"/>
          <w:sz w:val="36"/>
          <w:szCs w:val="36"/>
          <w:lang w:eastAsia="zh-CN"/>
        </w:rPr>
        <w:t>体质健康</w:t>
      </w:r>
      <w:r>
        <w:rPr>
          <w:rFonts w:hint="eastAsia" w:ascii="黑体" w:hAnsi="黑体" w:eastAsia="黑体" w:cs="黑体"/>
          <w:sz w:val="36"/>
          <w:szCs w:val="36"/>
        </w:rPr>
        <w:t>测试情况记录表</w:t>
      </w:r>
    </w:p>
    <w:p w14:paraId="3D692016">
      <w:pPr>
        <w:snapToGrid w:val="0"/>
        <w:spacing w:line="360" w:lineRule="auto"/>
        <w:jc w:val="center"/>
        <w:rPr>
          <w:rFonts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测试时间：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>时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>分</w:t>
      </w:r>
      <w:r>
        <w:rPr>
          <w:rFonts w:hint="eastAsia" w:ascii="黑体" w:hAnsi="黑体" w:eastAsia="黑体" w:cs="黑体"/>
          <w:b/>
          <w:bCs/>
          <w:sz w:val="28"/>
          <w:szCs w:val="28"/>
        </w:rPr>
        <w:t>--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>时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 xml:space="preserve">  </w:t>
      </w:r>
      <w:r>
        <w:rPr>
          <w:rFonts w:hint="eastAsia" w:ascii="黑体" w:hAnsi="黑体" w:eastAsia="黑体" w:cs="黑体"/>
          <w:sz w:val="28"/>
          <w:szCs w:val="28"/>
        </w:rPr>
        <w:t xml:space="preserve">分          </w:t>
      </w:r>
      <w:r>
        <w:rPr>
          <w:rFonts w:hint="eastAsia" w:ascii="黑体" w:hAnsi="黑体" w:eastAsia="黑体" w:cs="黑体"/>
          <w:sz w:val="28"/>
          <w:szCs w:val="28"/>
          <w:lang w:eastAsia="zh-CN"/>
        </w:rPr>
        <w:t>样本校</w:t>
      </w:r>
      <w:r>
        <w:rPr>
          <w:rFonts w:hint="eastAsia" w:ascii="黑体" w:hAnsi="黑体" w:eastAsia="黑体" w:cs="黑体"/>
          <w:sz w:val="28"/>
          <w:szCs w:val="28"/>
        </w:rPr>
        <w:t>（盖章）：</w:t>
      </w:r>
    </w:p>
    <w:tbl>
      <w:tblPr>
        <w:tblStyle w:val="11"/>
        <w:tblW w:w="4946" w:type="pct"/>
        <w:tblInd w:w="0" w:type="dxa"/>
        <w:tblBorders>
          <w:top w:val="single" w:color="auto" w:sz="18" w:space="0"/>
          <w:left w:val="single" w:color="auto" w:sz="18" w:space="0"/>
          <w:bottom w:val="single" w:color="auto" w:sz="18" w:space="0"/>
          <w:right w:val="single" w:color="auto" w:sz="18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3"/>
        <w:gridCol w:w="788"/>
        <w:gridCol w:w="818"/>
        <w:gridCol w:w="71"/>
        <w:gridCol w:w="391"/>
        <w:gridCol w:w="1136"/>
        <w:gridCol w:w="829"/>
        <w:gridCol w:w="806"/>
        <w:gridCol w:w="128"/>
        <w:gridCol w:w="1517"/>
        <w:gridCol w:w="1777"/>
      </w:tblGrid>
      <w:tr w14:paraId="0D3C6C3C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</w:trPr>
        <w:tc>
          <w:tcPr>
            <w:tcW w:w="2383" w:type="dxa"/>
            <w:gridSpan w:val="2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C45E61D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监测</w:t>
            </w: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市</w:t>
            </w:r>
          </w:p>
        </w:tc>
        <w:tc>
          <w:tcPr>
            <w:tcW w:w="2416" w:type="dxa"/>
            <w:gridSpan w:val="4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A337E8C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  <w:tc>
          <w:tcPr>
            <w:tcW w:w="1635" w:type="dxa"/>
            <w:gridSpan w:val="2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A2DA36B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监测县（区）</w:t>
            </w:r>
          </w:p>
        </w:tc>
        <w:tc>
          <w:tcPr>
            <w:tcW w:w="3422" w:type="dxa"/>
            <w:gridSpan w:val="3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FEB2980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</w:tr>
      <w:tr w14:paraId="1ED43A5A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</w:trPr>
        <w:tc>
          <w:tcPr>
            <w:tcW w:w="2383" w:type="dxa"/>
            <w:gridSpan w:val="2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E488F69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8"/>
                <w:szCs w:val="28"/>
              </w:rPr>
              <w:t>名称</w:t>
            </w:r>
          </w:p>
        </w:tc>
        <w:tc>
          <w:tcPr>
            <w:tcW w:w="2416" w:type="dxa"/>
            <w:gridSpan w:val="4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0FF2EB3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  <w:tc>
          <w:tcPr>
            <w:tcW w:w="1635" w:type="dxa"/>
            <w:gridSpan w:val="2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BC7F528">
            <w:pPr>
              <w:snapToGrid w:val="0"/>
              <w:spacing w:line="240" w:lineRule="auto"/>
              <w:jc w:val="center"/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测试</w:t>
            </w: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内容</w:t>
            </w:r>
          </w:p>
        </w:tc>
        <w:tc>
          <w:tcPr>
            <w:tcW w:w="3422" w:type="dxa"/>
            <w:gridSpan w:val="3"/>
            <w:tcBorders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C00689D">
            <w:pPr>
              <w:snapToGrid w:val="0"/>
              <w:spacing w:line="240" w:lineRule="auto"/>
              <w:jc w:val="center"/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体质健康</w:t>
            </w:r>
          </w:p>
        </w:tc>
      </w:tr>
      <w:tr w14:paraId="273510E1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1" w:hRule="atLeast"/>
        </w:trPr>
        <w:tc>
          <w:tcPr>
            <w:tcW w:w="1594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A89E536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应测人数</w:t>
            </w:r>
          </w:p>
        </w:tc>
        <w:tc>
          <w:tcPr>
            <w:tcW w:w="1607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000000" w:sz="18" w:space="0"/>
            </w:tcBorders>
            <w:vAlign w:val="center"/>
          </w:tcPr>
          <w:p w14:paraId="0B78905A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  <w:tc>
          <w:tcPr>
            <w:tcW w:w="1598" w:type="dxa"/>
            <w:gridSpan w:val="3"/>
            <w:tcBorders>
              <w:top w:val="single" w:color="auto" w:sz="18" w:space="0"/>
              <w:left w:val="single" w:color="000000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560A63A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实测人数</w:t>
            </w:r>
          </w:p>
        </w:tc>
        <w:tc>
          <w:tcPr>
            <w:tcW w:w="163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09A62DD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  <w:tc>
          <w:tcPr>
            <w:tcW w:w="164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000000" w:sz="18" w:space="0"/>
            </w:tcBorders>
            <w:vAlign w:val="center"/>
          </w:tcPr>
          <w:p w14:paraId="62F3DED7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缺测人数</w:t>
            </w:r>
          </w:p>
        </w:tc>
        <w:tc>
          <w:tcPr>
            <w:tcW w:w="1777" w:type="dxa"/>
            <w:tcBorders>
              <w:top w:val="single" w:color="auto" w:sz="18" w:space="0"/>
              <w:left w:val="single" w:color="000000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897A7E5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sz w:val="28"/>
                <w:szCs w:val="28"/>
                <w:lang w:val="en-US" w:eastAsia="zh-CN"/>
              </w:rPr>
            </w:pPr>
          </w:p>
        </w:tc>
      </w:tr>
      <w:tr w14:paraId="0152B9B0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1594" w:type="dxa"/>
            <w:vMerge w:val="restart"/>
            <w:tcBorders>
              <w:top w:val="single" w:color="auto" w:sz="18" w:space="0"/>
              <w:left w:val="single" w:color="auto" w:sz="18" w:space="0"/>
              <w:right w:val="single" w:color="auto" w:sz="18" w:space="0"/>
            </w:tcBorders>
            <w:vAlign w:val="center"/>
          </w:tcPr>
          <w:p w14:paraId="65E57840">
            <w:pPr>
              <w:snapToGrid w:val="0"/>
              <w:spacing w:line="36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特殊</w:t>
            </w:r>
          </w:p>
          <w:p w14:paraId="4062E71F">
            <w:pPr>
              <w:snapToGrid w:val="0"/>
              <w:spacing w:line="36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情况</w:t>
            </w:r>
          </w:p>
          <w:p w14:paraId="28573C67">
            <w:pPr>
              <w:snapToGrid w:val="0"/>
              <w:spacing w:line="36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说明</w:t>
            </w:r>
          </w:p>
          <w:p w14:paraId="68D2F389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92F0502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序号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1386704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姓名</w:t>
            </w: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098B0E7">
            <w:pPr>
              <w:snapToGrid w:val="0"/>
              <w:spacing w:line="240" w:lineRule="auto"/>
              <w:jc w:val="center"/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登陆账号</w:t>
            </w:r>
            <w:bookmarkStart w:id="0" w:name="_GoBack"/>
            <w:bookmarkEnd w:id="0"/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4E9BD9D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特殊情况</w:t>
            </w:r>
          </w:p>
        </w:tc>
      </w:tr>
      <w:tr w14:paraId="71DF9773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401C6E9D">
            <w:pPr>
              <w:snapToGrid w:val="0"/>
              <w:spacing w:line="240" w:lineRule="auto"/>
              <w:jc w:val="center"/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9EDB5FC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1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D578C83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FDEC661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CB81A1F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</w:tr>
      <w:tr w14:paraId="095C4223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75AABF53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A89F6B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2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EB63C55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25F8CCF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00E18D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25F34383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1823A4A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2F91B486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3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754A15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CC3583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78013EB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color w:val="FF0000"/>
                <w:sz w:val="28"/>
                <w:szCs w:val="28"/>
              </w:rPr>
            </w:pPr>
          </w:p>
        </w:tc>
      </w:tr>
      <w:tr w14:paraId="3A6EDD67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6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5E589CD8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CCF6202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4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9A88021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6B9500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4F56C15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color w:val="FF0000"/>
                <w:sz w:val="28"/>
                <w:szCs w:val="28"/>
              </w:rPr>
            </w:pPr>
          </w:p>
        </w:tc>
      </w:tr>
      <w:tr w14:paraId="3F5FAE11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6F2E57C0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2BA4FC6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5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9CCFBEC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C9E7001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9CED135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4C140E98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04AD9D0E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E420770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6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C809DCB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BD1E45E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90D6501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1865A806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39F3BE54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EAFF192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7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007C9B5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7D7F1514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08EC78D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3D4E7513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7" w:hRule="atLeast"/>
        </w:trPr>
        <w:tc>
          <w:tcPr>
            <w:tcW w:w="1594" w:type="dxa"/>
            <w:vMerge w:val="continue"/>
            <w:tcBorders>
              <w:left w:val="single" w:color="auto" w:sz="18" w:space="0"/>
              <w:right w:val="single" w:color="auto" w:sz="18" w:space="0"/>
            </w:tcBorders>
            <w:vAlign w:val="center"/>
          </w:tcPr>
          <w:p w14:paraId="14ECC28B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789" w:type="dxa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B2C6BBD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  <w:r>
              <w:rPr>
                <w:rFonts w:hint="eastAsia" w:ascii="汉仪粗简黑简" w:hAnsi="汉仪粗简黑简" w:eastAsia="汉仪粗简黑简" w:cs="汉仪粗简黑简"/>
                <w:sz w:val="28"/>
                <w:szCs w:val="28"/>
              </w:rPr>
              <w:t>8</w:t>
            </w:r>
          </w:p>
        </w:tc>
        <w:tc>
          <w:tcPr>
            <w:tcW w:w="1280" w:type="dxa"/>
            <w:gridSpan w:val="3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33B376F2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1965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5338725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  <w:tc>
          <w:tcPr>
            <w:tcW w:w="4228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4505915E">
            <w:pPr>
              <w:snapToGrid w:val="0"/>
              <w:spacing w:line="240" w:lineRule="auto"/>
              <w:jc w:val="center"/>
              <w:rPr>
                <w:rFonts w:ascii="汉仪粗简黑简" w:hAnsi="汉仪粗简黑简" w:eastAsia="汉仪粗简黑简" w:cs="汉仪粗简黑简"/>
                <w:sz w:val="28"/>
                <w:szCs w:val="28"/>
              </w:rPr>
            </w:pPr>
          </w:p>
        </w:tc>
      </w:tr>
      <w:tr w14:paraId="0C8DCF83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0" w:hRule="atLeast"/>
        </w:trPr>
        <w:tc>
          <w:tcPr>
            <w:tcW w:w="3272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1AE862D1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校级主体测员</w:t>
            </w:r>
          </w:p>
          <w:p w14:paraId="0B4DBDFE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签名</w:t>
            </w:r>
          </w:p>
        </w:tc>
        <w:tc>
          <w:tcPr>
            <w:tcW w:w="3290" w:type="dxa"/>
            <w:gridSpan w:val="5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32CA065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8"/>
                <w:szCs w:val="28"/>
              </w:rPr>
              <w:t>第一负责人</w:t>
            </w:r>
          </w:p>
          <w:p w14:paraId="46EF3A95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签名</w:t>
            </w:r>
          </w:p>
        </w:tc>
        <w:tc>
          <w:tcPr>
            <w:tcW w:w="3294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61EA989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驻</w:t>
            </w: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校</w:t>
            </w:r>
            <w:r>
              <w:rPr>
                <w:rFonts w:hint="eastAsia" w:ascii="黑体" w:hAnsi="黑体" w:eastAsia="黑体" w:cs="黑体"/>
                <w:sz w:val="28"/>
                <w:szCs w:val="28"/>
              </w:rPr>
              <w:t>巡视专员</w:t>
            </w:r>
          </w:p>
          <w:p w14:paraId="1FF3D3E9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签名</w:t>
            </w:r>
          </w:p>
        </w:tc>
      </w:tr>
      <w:tr w14:paraId="42C80F65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40" w:hRule="atLeast"/>
        </w:trPr>
        <w:tc>
          <w:tcPr>
            <w:tcW w:w="3272" w:type="dxa"/>
            <w:gridSpan w:val="4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674F900A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  <w:tc>
          <w:tcPr>
            <w:tcW w:w="3290" w:type="dxa"/>
            <w:gridSpan w:val="5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5F03873E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  <w:tc>
          <w:tcPr>
            <w:tcW w:w="3294" w:type="dxa"/>
            <w:gridSpan w:val="2"/>
            <w:tcBorders>
              <w:top w:val="single" w:color="auto" w:sz="18" w:space="0"/>
              <w:left w:val="single" w:color="auto" w:sz="18" w:space="0"/>
              <w:bottom w:val="single" w:color="auto" w:sz="18" w:space="0"/>
              <w:right w:val="single" w:color="auto" w:sz="18" w:space="0"/>
            </w:tcBorders>
            <w:vAlign w:val="center"/>
          </w:tcPr>
          <w:p w14:paraId="0B1AC693">
            <w:pPr>
              <w:snapToGrid w:val="0"/>
              <w:spacing w:line="240" w:lineRule="auto"/>
              <w:jc w:val="center"/>
              <w:rPr>
                <w:rFonts w:hint="default" w:ascii="黑体" w:hAnsi="黑体" w:eastAsia="黑体" w:cs="黑体"/>
                <w:color w:val="FF0000"/>
                <w:sz w:val="28"/>
                <w:szCs w:val="28"/>
                <w:lang w:val="en-US" w:eastAsia="zh-CN"/>
              </w:rPr>
            </w:pPr>
          </w:p>
        </w:tc>
      </w:tr>
      <w:tr w14:paraId="07967255">
        <w:tblPrEx>
          <w:tblBorders>
            <w:top w:val="single" w:color="auto" w:sz="18" w:space="0"/>
            <w:left w:val="single" w:color="auto" w:sz="18" w:space="0"/>
            <w:bottom w:val="single" w:color="auto" w:sz="18" w:space="0"/>
            <w:right w:val="single" w:color="auto" w:sz="1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69" w:hRule="atLeast"/>
        </w:trPr>
        <w:tc>
          <w:tcPr>
            <w:tcW w:w="9856" w:type="dxa"/>
            <w:gridSpan w:val="11"/>
            <w:tcBorders>
              <w:top w:val="single" w:color="auto" w:sz="18" w:space="0"/>
              <w:left w:val="single" w:color="auto" w:sz="18" w:space="0"/>
              <w:bottom w:val="single" w:color="000000" w:sz="4" w:space="0"/>
              <w:right w:val="single" w:color="auto" w:sz="18" w:space="0"/>
            </w:tcBorders>
          </w:tcPr>
          <w:p w14:paraId="4DDB1BD0">
            <w:pPr>
              <w:snapToGrid w:val="0"/>
              <w:spacing w:line="240" w:lineRule="auto"/>
              <w:jc w:val="center"/>
              <w:rPr>
                <w:rFonts w:ascii="黑体" w:hAnsi="黑体" w:eastAsia="黑体" w:cs="黑体"/>
                <w:b/>
                <w:bCs/>
                <w:sz w:val="28"/>
                <w:szCs w:val="24"/>
              </w:rPr>
            </w:pPr>
            <w:r>
              <w:rPr>
                <w:rFonts w:hint="eastAsia" w:ascii="黑体" w:hAnsi="黑体" w:eastAsia="黑体" w:cs="黑体"/>
                <w:b/>
                <w:bCs/>
                <w:sz w:val="28"/>
                <w:szCs w:val="24"/>
              </w:rPr>
              <w:t>注意事项</w:t>
            </w:r>
          </w:p>
          <w:p w14:paraId="6CB0207C">
            <w:pPr>
              <w:snapToGrid w:val="0"/>
              <w:spacing w:line="240" w:lineRule="auto"/>
              <w:jc w:val="left"/>
              <w:rPr>
                <w:rFonts w:ascii="黑体" w:hAnsi="黑体" w:eastAsia="黑体" w:cs="黑体"/>
                <w:sz w:val="24"/>
                <w:szCs w:val="22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1.测试完成后,须将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所有《体测登记卡》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《体测记分表》按照顺序放入本袋内。</w:t>
            </w:r>
          </w:p>
          <w:p w14:paraId="3FC0CC82">
            <w:pPr>
              <w:snapToGrid w:val="0"/>
              <w:spacing w:line="240" w:lineRule="auto"/>
              <w:jc w:val="left"/>
              <w:rPr>
                <w:rFonts w:ascii="黑体" w:hAnsi="黑体" w:eastAsia="黑体" w:cs="黑体"/>
                <w:sz w:val="24"/>
                <w:szCs w:val="22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2.封装时用密封条密封袋口后，校级主体测员、校级体测员（两人及以上）在骑缝处签字。</w:t>
            </w:r>
          </w:p>
          <w:p w14:paraId="3A90D972">
            <w:pPr>
              <w:snapToGrid w:val="0"/>
              <w:spacing w:line="240" w:lineRule="auto"/>
              <w:jc w:val="left"/>
              <w:rPr>
                <w:rFonts w:ascii="黑体" w:hAnsi="黑体" w:eastAsia="黑体" w:cs="黑体"/>
                <w:sz w:val="24"/>
                <w:szCs w:val="22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3.密封完毕后，校级主体测员、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第一负责人、驻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巡视专员需在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本表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相应位置签名，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需在盖章处加盖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样本校</w:t>
            </w:r>
            <w:r>
              <w:rPr>
                <w:rFonts w:hint="eastAsia" w:ascii="黑体" w:hAnsi="黑体" w:eastAsia="黑体" w:cs="黑体"/>
                <w:sz w:val="24"/>
                <w:szCs w:val="22"/>
              </w:rPr>
              <w:t>公章。</w:t>
            </w:r>
            <w:r>
              <w:rPr>
                <w:rFonts w:hint="eastAsia" w:ascii="黑体" w:hAnsi="黑体" w:eastAsia="黑体" w:cs="黑体"/>
                <w:sz w:val="24"/>
                <w:szCs w:val="22"/>
                <w:lang w:eastAsia="zh-CN"/>
              </w:rPr>
              <w:t>完成后，粘贴在档案袋正面。</w:t>
            </w:r>
          </w:p>
          <w:p w14:paraId="3F76AA13">
            <w:pPr>
              <w:snapToGrid w:val="0"/>
              <w:spacing w:line="240" w:lineRule="auto"/>
              <w:jc w:val="left"/>
              <w:rPr>
                <w:rFonts w:ascii="汉仪粗简黑简" w:hAnsi="汉仪粗简黑简" w:eastAsia="黑体" w:cs="汉仪粗简黑简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4"/>
                <w:szCs w:val="22"/>
              </w:rPr>
              <w:t>4.“应测人数”是指学生名单上本测试教室学生人数，“实测人数”为实际参加测试的学生人数，“缺测人数”为没有参加测试的学生人数。</w:t>
            </w:r>
          </w:p>
        </w:tc>
      </w:tr>
    </w:tbl>
    <w:p w14:paraId="0F11BC0C">
      <w:pPr>
        <w:widowControl/>
        <w:adjustRightInd/>
        <w:spacing w:line="460" w:lineRule="exact"/>
        <w:jc w:val="right"/>
        <w:textAlignment w:val="auto"/>
        <w:rPr>
          <w:rFonts w:ascii="汉仪粗简黑简" w:hAnsi="汉仪粗简黑简" w:eastAsia="汉仪粗简黑简" w:cs="汉仪粗简黑简"/>
          <w:sz w:val="24"/>
          <w:szCs w:val="24"/>
        </w:rPr>
      </w:pPr>
      <w:r>
        <w:rPr>
          <w:rFonts w:hint="eastAsia" w:ascii="汉仪粗简黑简" w:hAnsi="汉仪粗简黑简" w:eastAsia="汉仪粗简黑简" w:cs="汉仪粗简黑简"/>
          <w:sz w:val="28"/>
          <w:szCs w:val="28"/>
        </w:rPr>
        <w:t>日期：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   </w:t>
      </w:r>
      <w:r>
        <w:rPr>
          <w:rFonts w:hint="eastAsia" w:ascii="汉仪粗简黑简" w:hAnsi="汉仪粗简黑简" w:eastAsia="汉仪粗简黑简" w:cs="汉仪粗简黑简"/>
          <w:sz w:val="28"/>
          <w:szCs w:val="28"/>
        </w:rPr>
        <w:t>年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 </w:t>
      </w:r>
      <w:r>
        <w:rPr>
          <w:rFonts w:hint="eastAsia" w:ascii="汉仪粗简黑简" w:hAnsi="汉仪粗简黑简" w:eastAsia="汉仪粗简黑简" w:cs="汉仪粗简黑简"/>
          <w:sz w:val="28"/>
          <w:szCs w:val="28"/>
        </w:rPr>
        <w:t>月</w:t>
      </w:r>
      <w:r>
        <w:rPr>
          <w:rFonts w:hint="eastAsia" w:ascii="黑体" w:hAnsi="黑体" w:eastAsia="黑体" w:cs="黑体"/>
          <w:color w:val="FF0000"/>
          <w:sz w:val="28"/>
          <w:szCs w:val="28"/>
        </w:rPr>
        <w:t xml:space="preserve">   </w:t>
      </w:r>
      <w:r>
        <w:rPr>
          <w:rFonts w:hint="eastAsia" w:ascii="汉仪粗简黑简" w:hAnsi="汉仪粗简黑简" w:eastAsia="汉仪粗简黑简" w:cs="汉仪粗简黑简"/>
          <w:sz w:val="28"/>
          <w:szCs w:val="28"/>
        </w:rPr>
        <w:t>日</w:t>
      </w:r>
      <w:r>
        <w:rPr>
          <w:rFonts w:hint="eastAsia" w:ascii="汉仪粗简黑简" w:hAnsi="汉仪粗简黑简" w:eastAsia="汉仪粗简黑简" w:cs="汉仪粗简黑简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-129540</wp:posOffset>
                </wp:positionH>
                <wp:positionV relativeFrom="paragraph">
                  <wp:posOffset>2167890</wp:posOffset>
                </wp:positionV>
                <wp:extent cx="6337935" cy="6593205"/>
                <wp:effectExtent l="0" t="4445" r="5715" b="0"/>
                <wp:wrapNone/>
                <wp:docPr id="9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7935" cy="6593205"/>
                          <a:chOff x="16753" y="22505"/>
                          <a:chExt cx="9981" cy="10383"/>
                        </a:xfrm>
                      </wpg:grpSpPr>
                      <wpg:grpSp>
                        <wpg:cNvPr id="13" name="组合 89"/>
                        <wpg:cNvGrpSpPr/>
                        <wpg:grpSpPr>
                          <a:xfrm>
                            <a:off x="16849" y="26550"/>
                            <a:ext cx="3924" cy="1672"/>
                            <a:chOff x="1213" y="2210"/>
                            <a:chExt cx="3924" cy="1672"/>
                          </a:xfrm>
                        </wpg:grpSpPr>
                        <wps:wsp>
                          <wps:cNvPr id="103" name="文本框 90"/>
                          <wps:cNvSpPr txBox="1"/>
                          <wps:spPr>
                            <a:xfrm>
                              <a:off x="1213" y="2210"/>
                              <a:ext cx="1555" cy="167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DF34DC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76"/>
                                    <w:szCs w:val="76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FF2832"/>
                                    <w:kern w:val="24"/>
                                    <w:sz w:val="76"/>
                                    <w:szCs w:val="76"/>
                                  </w:rPr>
                                  <w:t>02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  <wps:wsp>
                          <wps:cNvPr id="104" name="文本框 91"/>
                          <wps:cNvSpPr txBox="1"/>
                          <wps:spPr>
                            <a:xfrm>
                              <a:off x="2236" y="2641"/>
                              <a:ext cx="2901" cy="104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7ABE45F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44"/>
                                    <w:szCs w:val="44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44"/>
                                    <w:szCs w:val="44"/>
                                  </w:rPr>
                                  <w:t>删除页面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82" name="文本框 68"/>
                        <wps:cNvSpPr txBox="1"/>
                        <wps:spPr>
                          <a:xfrm>
                            <a:off x="16874" y="27744"/>
                            <a:ext cx="5297" cy="469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A38D190">
                              <w:pPr>
                                <w:pStyle w:val="7"/>
                                <w:spacing w:line="240" w:lineRule="auto"/>
                                <w:textAlignment w:val="top"/>
                                <w:rPr>
                                  <w:rFonts w:ascii="黑体" w:hAnsi="黑体" w:eastAsia="黑体" w:cs="黑体"/>
                                  <w:b/>
                                  <w:snapToGrid w:val="0"/>
                                  <w:color w:val="222222"/>
                                  <w:spacing w:val="6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222222"/>
                                  <w:kern w:val="24"/>
                                  <w:sz w:val="18"/>
                                  <w:szCs w:val="18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使用本套模板中，若要删除多余空白页时，具体操作如下：</w:t>
                              </w:r>
                            </w:p>
                            <w:p w14:paraId="01F4193B">
                              <w:pPr>
                                <w:rPr>
                                  <w:rFonts w:ascii="黑体" w:hAnsi="黑体" w:eastAsia="黑体" w:cs="黑体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22156" y="28404"/>
                            <a:ext cx="4366" cy="1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4" name="组合 109"/>
                        <wpg:cNvGrpSpPr/>
                        <wpg:grpSpPr>
                          <a:xfrm>
                            <a:off x="22013" y="30161"/>
                            <a:ext cx="4644" cy="2727"/>
                            <a:chOff x="13147" y="13730"/>
                            <a:chExt cx="4644" cy="2024"/>
                          </a:xfrm>
                        </wpg:grpSpPr>
                        <wps:wsp>
                          <wps:cNvPr id="8" name="文本框 67"/>
                          <wps:cNvSpPr txBox="1"/>
                          <wps:spPr>
                            <a:xfrm>
                              <a:off x="13147" y="13730"/>
                              <a:ext cx="1287" cy="4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9E43047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22"/>
                                    <w:szCs w:val="22"/>
                                  </w:rPr>
                                  <w:t>方法二：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15" name="文本框 68"/>
                          <wps:cNvSpPr txBox="1"/>
                          <wps:spPr>
                            <a:xfrm>
                              <a:off x="13198" y="15187"/>
                              <a:ext cx="4593" cy="567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18237D3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3、再次按「Delete」键即可删除空白页。</w:t>
                                </w:r>
                              </w:p>
                              <w:p w14:paraId="2B9DDF05">
                                <w:pPr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9" name="文本框 68"/>
                          <wps:cNvSpPr txBox="1"/>
                          <wps:spPr>
                            <a:xfrm>
                              <a:off x="13198" y="14727"/>
                              <a:ext cx="4593" cy="38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70559EE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2、在空白页光标处，按「Shift+Backspace」键。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3" name="文本框 68"/>
                          <wps:cNvSpPr txBox="1"/>
                          <wps:spPr>
                            <a:xfrm>
                              <a:off x="13198" y="14206"/>
                              <a:ext cx="4593" cy="49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8C6CB65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1、删除多余页面的文本内容，成为空白页。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16" name="组合 110"/>
                        <wpg:cNvGrpSpPr/>
                        <wpg:grpSpPr>
                          <a:xfrm>
                            <a:off x="16849" y="28647"/>
                            <a:ext cx="4874" cy="4215"/>
                            <a:chOff x="7983" y="11526"/>
                            <a:chExt cx="4874" cy="4215"/>
                          </a:xfrm>
                        </wpg:grpSpPr>
                        <pic:pic xmlns:pic="http://schemas.openxmlformats.org/drawingml/2006/picture">
                          <pic:nvPicPr>
                            <pic:cNvPr id="41" name="图片 80" descr="WPS图片编辑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8056" y="13547"/>
                              <a:ext cx="4614" cy="978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2" name="文本框 68"/>
                          <wps:cNvSpPr txBox="1"/>
                          <wps:spPr>
                            <a:xfrm>
                              <a:off x="7983" y="12790"/>
                              <a:ext cx="4820" cy="73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6CAF208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2、点击「开始」选项卡下的「显示/隐藏编辑标记」按钮。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78" name="文本框 68"/>
                          <wps:cNvSpPr txBox="1"/>
                          <wps:spPr>
                            <a:xfrm>
                              <a:off x="8007" y="14931"/>
                              <a:ext cx="4850" cy="81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B4A4F6E">
                                <w:pPr>
                                  <w:pStyle w:val="7"/>
                                  <w:numPr>
                                    <w:ilvl w:val="0"/>
                                    <w:numId w:val="1"/>
                                  </w:numPr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在分页符的后面点击光标，然后按「Delete」删除键</w:t>
                                </w:r>
                              </w:p>
                              <w:p w14:paraId="1E957E6C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即可。</w:t>
                                </w:r>
                              </w:p>
                              <w:p w14:paraId="756B3E18">
                                <w:pPr>
                                  <w:rPr>
                                    <w:rFonts w:ascii="黑体" w:hAnsi="黑体" w:eastAsia="黑体" w:cs="黑体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3" name="文本框 68"/>
                          <wps:cNvSpPr txBox="1"/>
                          <wps:spPr>
                            <a:xfrm>
                              <a:off x="7983" y="12085"/>
                              <a:ext cx="4593" cy="491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93C69F">
                                <w:pPr>
                                  <w:pStyle w:val="7"/>
                                  <w:spacing w:line="240" w:lineRule="auto"/>
                                  <w:textAlignment w:val="top"/>
                                  <w:rPr>
                                    <w:rFonts w:ascii="黑体" w:hAnsi="黑体" w:eastAsia="黑体" w:cs="黑体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bCs/>
                                    <w:color w:val="222222"/>
                                    <w:kern w:val="24"/>
                                    <w:sz w:val="18"/>
                                    <w:szCs w:val="18"/>
                                    <w14:textFill>
                                      <w14:solidFill>
                                        <w14:srgbClr w14:val="222222">
                                          <w14:alpha w14:val="40000"/>
                                        </w14:srgbClr>
                                      </w14:solidFill>
                                    </w14:textFill>
                                  </w:rPr>
                                  <w:t>1、删除多余页面的文本内容，成为空白页。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84" name="文本框 67"/>
                          <wps:cNvSpPr txBox="1"/>
                          <wps:spPr>
                            <a:xfrm>
                              <a:off x="7983" y="11526"/>
                              <a:ext cx="1287" cy="73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FB8FE8A">
                                <w:pPr>
                                  <w:pStyle w:val="7"/>
                                  <w:rPr>
                                    <w:rFonts w:ascii="黑体" w:hAnsi="黑体" w:eastAsia="黑体" w:cs="黑体"/>
                                    <w:sz w:val="22"/>
                                    <w:szCs w:val="22"/>
                                  </w:rPr>
                                </w:pPr>
                                <w:r>
                                  <w:rPr>
                                    <w:rFonts w:hint="eastAsia" w:ascii="黑体" w:hAnsi="黑体" w:eastAsia="黑体" w:cs="黑体"/>
                                    <w:b/>
                                    <w:color w:val="222222"/>
                                    <w:kern w:val="24"/>
                                    <w:sz w:val="22"/>
                                    <w:szCs w:val="22"/>
                                  </w:rPr>
                                  <w:t>方法一：</w:t>
                                </w:r>
                              </w:p>
                            </w:txbxContent>
                          </wps:txbx>
                          <wps:bodyPr wrap="square" rtlCol="0">
                            <a:spAutoFit/>
                          </wps:bodyPr>
                        </wps:wsp>
                      </wpg:grpSp>
                      <wps:wsp>
                        <wps:cNvPr id="33" name="直接连接符 24"/>
                        <wps:cNvCnPr/>
                        <wps:spPr>
                          <a:xfrm>
                            <a:off x="16914" y="22505"/>
                            <a:ext cx="9820" cy="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rgbClr val="222222">
                                <a:alpha val="8000"/>
                              </a:srgbClr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文本框 55"/>
                        <wps:cNvSpPr txBox="1"/>
                        <wps:spPr>
                          <a:xfrm>
                            <a:off x="16753" y="25383"/>
                            <a:ext cx="8525" cy="154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01A97CBC">
                              <w:pPr>
                                <w:pStyle w:val="7"/>
                                <w:spacing w:line="360" w:lineRule="auto"/>
                                <w:textAlignment w:val="top"/>
                              </w:pPr>
                              <w:r>
                                <w:rPr>
                                  <w:rFonts w:ascii="黑体" w:hAnsi="黑体" w:eastAsia="黑体"/>
                                  <w:color w:val="222222"/>
                                  <w:kern w:val="24"/>
                                  <w:sz w:val="14"/>
                                  <w:szCs w:val="14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【说明】</w:t>
                              </w:r>
                            </w:p>
                            <w:p w14:paraId="3C086688">
                              <w:pPr>
                                <w:pStyle w:val="7"/>
                                <w:adjustRightInd/>
                                <w:spacing w:line="288" w:lineRule="auto"/>
                                <w:ind w:left="62"/>
                                <w:textAlignment w:val="top"/>
                              </w:pPr>
                              <w:r>
                                <w:rPr>
                                  <w:rFonts w:ascii="黑体" w:hAnsi="黑体" w:eastAsia="黑体"/>
                                  <w:color w:val="222222"/>
                                  <w:kern w:val="24"/>
                                  <w:sz w:val="14"/>
                                  <w:szCs w:val="14"/>
                                  <w14:textFill>
                                    <w14:solidFill>
                                      <w14:srgbClr w14:val="222222">
                                        <w14:alpha w14:val="40000"/>
                                      </w14:srgbClr>
                                    </w14:solidFill>
                                  </w14:textFill>
                                </w:rPr>
                                <w:t>模板中使用的字体仅限于个人学习、研究或欣赏目的使用，如需商用请您自行向版权方购买、获取商用版权。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10.2pt;margin-top:170.7pt;height:519.15pt;width:499.05pt;z-index:251659264;mso-width-relative:page;mso-height-relative:page;" coordorigin="16753,22505" coordsize="9981,10383" o:gfxdata="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">
                <o:lock v:ext="edit" aspectratio="f"/>
                <v:group id="组合 89" o:spid="_x0000_s1026" o:spt="203" style="position:absolute;left:16849;top:26550;height:1672;width:3924;" coordorigin="1213,2210" coordsize="3924,1672" o:gfxdata="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ALcD2K7AAAA2wAAAA8AAAAAAAAAAQAgAAAAIgAAAGRycy9kb3ducmV2LnhtbFBL&#10;AQIUABQAAAAIAIdO4kAzLwWeOwAAADkAAAAVAAAAAAAAAAEAIAAAAAoBAABkcnMvZ3JvdXBzaGFw&#10;ZXhtbC54bWxQSwUGAAAAAAYABgBgAQAAxwMAAAAA&#10;">
                  <o:lock v:ext="edit" aspectratio="f"/>
                  <v:shape id="文本框 90" o:spid="_x0000_s1026" o:spt="202" type="#_x0000_t202" style="position:absolute;left:1213;top:2210;height:1672;width:1555;" filled="f" stroked="f" coordsize="21600,21600" o:gfxdata="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WCsD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 w14:paraId="4BDF34DC">
                          <w:pPr>
                            <w:pStyle w:val="7"/>
                            <w:rPr>
                              <w:rFonts w:ascii="黑体" w:hAnsi="黑体" w:eastAsia="黑体" w:cs="黑体"/>
                              <w:sz w:val="76"/>
                              <w:szCs w:val="76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FF2832"/>
                              <w:kern w:val="24"/>
                              <w:sz w:val="76"/>
                              <w:szCs w:val="76"/>
                            </w:rPr>
                            <w:t>02</w:t>
                          </w:r>
                        </w:p>
                      </w:txbxContent>
                    </v:textbox>
                  </v:shape>
                  <v:shape id="文本框 91" o:spid="_x0000_s1026" o:spt="202" type="#_x0000_t202" style="position:absolute;left:2236;top:2641;height:1048;width:2901;" filled="f" stroked="f" coordsize="21600,21600" o:gfxdata="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nsbN3ugAAANw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 w14:paraId="17ABE45F">
                          <w:pPr>
                            <w:pStyle w:val="7"/>
                            <w:rPr>
                              <w:rFonts w:ascii="黑体" w:hAnsi="黑体" w:eastAsia="黑体" w:cs="黑体"/>
                              <w:sz w:val="44"/>
                              <w:szCs w:val="44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44"/>
                              <w:szCs w:val="44"/>
                            </w:rPr>
                            <w:t>删除页面</w:t>
                          </w:r>
                        </w:p>
                      </w:txbxContent>
                    </v:textbox>
                  </v:shape>
                </v:group>
                <v:shape id="文本框 68" o:spid="_x0000_s1026" o:spt="202" type="#_x0000_t202" style="position:absolute;left:16874;top:27744;height:469;width:5297;" filled="f" stroked="f" coordsize="21600,21600" o:gfxdata="UEsDBAoAAAAAAIdO4kAAAAAAAAAAAAAAAAAEAAAAZHJzL1BLAwQUAAAACACHTuJANCconbsAAADb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mZjeH+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Ccon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7A38D190">
                        <w:pPr>
                          <w:pStyle w:val="7"/>
                          <w:spacing w:line="240" w:lineRule="auto"/>
                          <w:textAlignment w:val="top"/>
                          <w:rPr>
                            <w:rFonts w:ascii="黑体" w:hAnsi="黑体" w:eastAsia="黑体" w:cs="黑体"/>
                            <w:b/>
                            <w:snapToGrid w:val="0"/>
                            <w:color w:val="222222"/>
                            <w:spacing w:val="6"/>
                            <w:sz w:val="18"/>
                            <w:szCs w:val="18"/>
                          </w:rPr>
                        </w:pPr>
                        <w:r>
                          <w:rPr>
                            <w:rFonts w:hint="eastAsia" w:ascii="黑体" w:hAnsi="黑体" w:eastAsia="黑体" w:cs="黑体"/>
                            <w:color w:val="222222"/>
                            <w:kern w:val="24"/>
                            <w:sz w:val="18"/>
                            <w:szCs w:val="18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使用本套模板中，若要删除多余空白页时，具体操作如下：</w:t>
                        </w:r>
                      </w:p>
                      <w:p w14:paraId="01F4193B">
                        <w:pPr>
                          <w:rPr>
                            <w:rFonts w:ascii="黑体" w:hAnsi="黑体" w:eastAsia="黑体" w:cs="黑体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图片 3" o:spid="_x0000_s1026" o:spt="75" type="#_x0000_t75" style="position:absolute;left:22156;top:28404;height:1284;width:4366;" filled="f" o:preferrelative="t" stroked="f" coordsize="21600,21600" o:gfxdata="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mh6fk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group id="组合 109" o:spid="_x0000_s1026" o:spt="203" style="position:absolute;left:22013;top:30161;height:2727;width:4644;" coordorigin="13147,13730" coordsize="4644,2024" o:gfxdata="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TWXF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文本框 67" o:spid="_x0000_s1026" o:spt="202" type="#_x0000_t202" style="position:absolute;left:13147;top:13730;height:456;width:1287;" filled="f" stroked="f" coordsize="21600,21600" o:gfxdata="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ElBQkbgAAADaAAAA&#10;DwAAAAAAAAABACAAAAAiAAAAZHJzL2Rvd25yZXYueG1sUEsBAhQAFAAAAAgAh07iQDMvBZ47AAAA&#10;OQAAABAAAAAAAAAAAQAgAAAABwEAAGRycy9zaGFwZXhtbC54bWxQSwUGAAAAAAYABgBbAQAAsQMA&#10;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19E43047">
                          <w:pPr>
                            <w:pStyle w:val="7"/>
                            <w:rPr>
                              <w:rFonts w:ascii="黑体" w:hAnsi="黑体" w:eastAsia="黑体" w:cs="黑体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22"/>
                              <w:szCs w:val="22"/>
                            </w:rPr>
                            <w:t>方法二：</w:t>
                          </w:r>
                        </w:p>
                      </w:txbxContent>
                    </v:textbox>
                  </v:shape>
                  <v:shape id="文本框 68" o:spid="_x0000_s1026" o:spt="202" type="#_x0000_t202" style="position:absolute;left:13198;top:15187;height:567;width:4593;" filled="f" stroked="f" coordsize="21600,21600" o:gfxdata="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EJW6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718237D3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3、再次按「Delete」键即可删除空白页。</w:t>
                          </w:r>
                        </w:p>
                        <w:p w14:paraId="2B9DDF05">
                          <w:pPr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文本框 68" o:spid="_x0000_s1026" o:spt="202" type="#_x0000_t202" style="position:absolute;left:13198;top:14727;height:384;width:4593;" filled="f" stroked="f" coordsize="21600,21600" o:gfxdata="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OXl1r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370559EE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2、在空白页光标处，按「Shift+Backspace」键。</w:t>
                          </w:r>
                        </w:p>
                      </w:txbxContent>
                    </v:textbox>
                  </v:shape>
                  <v:shape id="文本框 68" o:spid="_x0000_s1026" o:spt="202" type="#_x0000_t202" style="position:absolute;left:13198;top:14206;height:491;width:4593;" filled="f" stroked="f" coordsize="21600,21600" o:gfxdata="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6+/SG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58C6CB65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1、删除多余页面的文本内容，成为空白页。</w:t>
                          </w:r>
                        </w:p>
                      </w:txbxContent>
                    </v:textbox>
                  </v:shape>
                </v:group>
                <v:group id="组合 110" o:spid="_x0000_s1026" o:spt="203" style="position:absolute;left:16849;top:28647;height:4215;width:4874;" coordorigin="7983,11526" coordsize="4874,4215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<o:lock v:ext="edit" aspectratio="f"/>
                  <v:shape id="图片 80" o:spid="_x0000_s1026" o:spt="75" alt="WPS图片编辑1" type="#_x0000_t75" style="position:absolute;left:8056;top:13547;height:978;width:4614;" filled="f" o:preferrelative="t" stroked="f" coordsize="21600,21600" o:gfxdata="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nMu8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8" o:title=""/>
                    <o:lock v:ext="edit" aspectratio="t"/>
                  </v:shape>
                  <v:shape id="文本框 68" o:spid="_x0000_s1026" o:spt="202" type="#_x0000_t202" style="position:absolute;left:7983;top:12790;height:735;width:4820;" filled="f" stroked="f" coordsize="21600,21600" o:gfxdata="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npIH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06CAF208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2、点击「开始」选项卡下的「显示/隐藏编辑标记」按钮。</w:t>
                          </w:r>
                        </w:p>
                      </w:txbxContent>
                    </v:textbox>
                  </v:shape>
                  <v:shape id="文本框 68" o:spid="_x0000_s1026" o:spt="202" type="#_x0000_t202" style="position:absolute;left:8007;top:14931;height:810;width:4850;" filled="f" stroked="f" coordsize="21600,21600" o:gfxdata="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Aab1C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4B4A4F6E">
                          <w:pPr>
                            <w:pStyle w:val="7"/>
                            <w:numPr>
                              <w:ilvl w:val="0"/>
                              <w:numId w:val="1"/>
                            </w:numPr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在分页符的后面点击光标，然后按「Delete」删除键</w:t>
                          </w:r>
                        </w:p>
                        <w:p w14:paraId="1E957E6C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即可。</w:t>
                          </w:r>
                        </w:p>
                        <w:p w14:paraId="756B3E18">
                          <w:pPr>
                            <w:rPr>
                              <w:rFonts w:ascii="黑体" w:hAnsi="黑体" w:eastAsia="黑体" w:cs="黑体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文本框 68" o:spid="_x0000_s1026" o:spt="202" type="#_x0000_t202" style="position:absolute;left:7983;top:12085;height:491;width:4593;" filled="f" stroked="f" coordsize="21600,21600" o:gfxdata="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trjQa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o:title=""/>
                    <o:lock v:ext="edit" aspectratio="f"/>
                    <v:textbox>
                      <w:txbxContent>
                        <w:p w14:paraId="4593C69F">
                          <w:pPr>
                            <w:pStyle w:val="7"/>
                            <w:spacing w:line="240" w:lineRule="auto"/>
                            <w:textAlignment w:val="top"/>
                            <w:rPr>
                              <w:rFonts w:ascii="黑体" w:hAnsi="黑体" w:eastAsia="黑体" w:cs="黑体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bCs/>
                              <w:color w:val="222222"/>
                              <w:kern w:val="24"/>
                              <w:sz w:val="18"/>
                              <w:szCs w:val="18"/>
                              <w14:textFill>
                                <w14:solidFill>
                                  <w14:srgbClr w14:val="222222">
                                    <w14:alpha w14:val="40000"/>
                                  </w14:srgbClr>
                                </w14:solidFill>
                              </w14:textFill>
                            </w:rPr>
                            <w:t>1、删除多余页面的文本内容，成为空白页。</w:t>
                          </w:r>
                        </w:p>
                      </w:txbxContent>
                    </v:textbox>
                  </v:shape>
                  <v:shape id="文本框 67" o:spid="_x0000_s1026" o:spt="202" type="#_x0000_t202" style="position:absolute;left:7983;top:11526;height:736;width:1287;" filled="f" stroked="f" coordsize="21600,21600" o:gfxdata="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oGns7sAAADb&#10;AAAADwAAAAAAAAABACAAAAAiAAAAZHJzL2Rvd25yZXYueG1sUEsBAhQAFAAAAAgAh07iQDMvBZ47&#10;AAAAOQAAABAAAAAAAAAAAQAgAAAACgEAAGRycy9zaGFwZXhtbC54bWxQSwUGAAAAAAYABgBbAQAA&#10;tAMAAAAA&#10;">
                    <v:fill on="f" focussize="0,0"/>
                    <v:stroke on="f"/>
                    <v:imagedata o:title=""/>
                    <o:lock v:ext="edit" aspectratio="f"/>
                    <v:textbox style="mso-fit-shape-to-text:t;">
                      <w:txbxContent>
                        <w:p w14:paraId="2FB8FE8A">
                          <w:pPr>
                            <w:pStyle w:val="7"/>
                            <w:rPr>
                              <w:rFonts w:ascii="黑体" w:hAnsi="黑体" w:eastAsia="黑体" w:cs="黑体"/>
                              <w:sz w:val="22"/>
                              <w:szCs w:val="22"/>
                            </w:rPr>
                          </w:pPr>
                          <w:r>
                            <w:rPr>
                              <w:rFonts w:hint="eastAsia" w:ascii="黑体" w:hAnsi="黑体" w:eastAsia="黑体" w:cs="黑体"/>
                              <w:b/>
                              <w:color w:val="222222"/>
                              <w:kern w:val="24"/>
                              <w:sz w:val="22"/>
                              <w:szCs w:val="22"/>
                            </w:rPr>
                            <w:t>方法一：</w:t>
                          </w:r>
                        </w:p>
                      </w:txbxContent>
                    </v:textbox>
                  </v:shape>
                </v:group>
                <v:line id="直接连接符 24" o:spid="_x0000_s1026" o:spt="20" style="position:absolute;left:16914;top:22505;height:0;width:9820;" filled="f" stroked="t" coordsize="21600,21600" o:gfxdata="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faq8vQAA&#10;ANsAAAAPAAAAAAAAAAEAIAAAACIAAABkcnMvZG93bnJldi54bWxQSwECFAAUAAAACACHTuJAMy8F&#10;njsAAAA5AAAAEAAAAAAAAAABACAAAAAMAQAAZHJzL3NoYXBleG1sLnhtbFBLBQYAAAAABgAGAFsB&#10;AAC2AwAAAAA=&#10;">
                  <v:fill on="f" focussize="0,0"/>
                  <v:stroke color="#222222 [3204]" opacity="5242f" miterlimit="8" joinstyle="miter"/>
                  <v:imagedata o:title=""/>
                  <o:lock v:ext="edit" aspectratio="f"/>
                </v:line>
                <v:shape id="文本框 55" o:spid="_x0000_s1026" o:spt="202" type="#_x0000_t202" style="position:absolute;left:16753;top:25383;height:1546;width:8525;" filled="f" stroked="f" coordsize="21600,21600" o:gfxdata="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JBbE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style="mso-fit-shape-to-text:t;">
                    <w:txbxContent>
                      <w:p w14:paraId="01A97CBC">
                        <w:pPr>
                          <w:pStyle w:val="7"/>
                          <w:spacing w:line="360" w:lineRule="auto"/>
                          <w:textAlignment w:val="top"/>
                        </w:pPr>
                        <w:r>
                          <w:rPr>
                            <w:rFonts w:ascii="黑体" w:hAnsi="黑体" w:eastAsia="黑体"/>
                            <w:color w:val="222222"/>
                            <w:kern w:val="24"/>
                            <w:sz w:val="14"/>
                            <w:szCs w:val="14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【说明】</w:t>
                        </w:r>
                      </w:p>
                      <w:p w14:paraId="3C086688">
                        <w:pPr>
                          <w:pStyle w:val="7"/>
                          <w:adjustRightInd/>
                          <w:spacing w:line="288" w:lineRule="auto"/>
                          <w:ind w:left="62"/>
                          <w:textAlignment w:val="top"/>
                        </w:pPr>
                        <w:r>
                          <w:rPr>
                            <w:rFonts w:ascii="黑体" w:hAnsi="黑体" w:eastAsia="黑体"/>
                            <w:color w:val="222222"/>
                            <w:kern w:val="24"/>
                            <w:sz w:val="14"/>
                            <w:szCs w:val="14"/>
                            <w14:textFill>
                              <w14:solidFill>
                                <w14:srgbClr w14:val="222222">
                                  <w14:alpha w14:val="40000"/>
                                </w14:srgbClr>
                              </w14:solidFill>
                            </w14:textFill>
                          </w:rPr>
                          <w:t>模板中使用的字体仅限于个人学习、研究或欣赏目的使用，如需商用请您自行向版权方购买、获取商用版权。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>
      <w:headerReference r:id="rId5" w:type="default"/>
      <w:pgSz w:w="11906" w:h="16838"/>
      <w:pgMar w:top="1020" w:right="1080" w:bottom="698" w:left="108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  <w:embedRegular r:id="rId1" w:fontKey="{F7A1586F-AE7F-4288-9D09-9784865352C3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F433B41F-662C-49F2-9ADA-663DA006CAE3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5B120509-B5D3-4B18-9250-57EADED40CB7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AC51E3A9-D30A-4A26-84F1-BC3EE2ACE64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F37F0439-DCE7-493A-ADB7-29A4740EFE71}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6" w:fontKey="{C28CC88A-93A0-4C2A-BE8A-8E750090978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2117C111-6666-4DC5-8DF2-69843E764D93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8" w:fontKey="{BAAA7B10-130D-4894-87C4-C5526DFED247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隶书">
    <w:altName w:val="微软雅黑"/>
    <w:panose1 w:val="02010509060101010101"/>
    <w:charset w:val="86"/>
    <w:family w:val="modern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汉仪粗简黑简">
    <w:panose1 w:val="00020600040101010101"/>
    <w:charset w:val="86"/>
    <w:family w:val="auto"/>
    <w:pitch w:val="default"/>
    <w:sig w:usb0="A00002BF" w:usb1="18EF7CFA" w:usb2="00000016" w:usb3="00000000" w:csb0="00040000" w:csb1="00000000"/>
    <w:embedRegular r:id="rId9" w:fontKey="{B8478640-8874-461D-A026-6A73271BCE61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677819">
    <w:pPr>
      <w:pStyle w:val="5"/>
      <w:pBdr>
        <w:bottom w:val="single" w:color="auto" w:sz="4" w:space="0"/>
      </w:pBdr>
      <w:jc w:val="center"/>
    </w:pPr>
    <w:r>
      <w:rPr>
        <w:rFonts w:hint="eastAsia" w:ascii="黑体" w:hAnsi="黑体" w:eastAsia="黑体" w:cs="黑体"/>
        <w:sz w:val="21"/>
        <w:szCs w:val="22"/>
      </w:rPr>
      <w:t>河南省基础教育发展监测与评价中心监制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DFBF137"/>
    <w:multiLevelType w:val="singleLevel"/>
    <w:tmpl w:val="EDFBF137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attachedTemplate r:id="rId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NTIsImhkaWQiOiI0NWMyODdjMjhiODI1Y2QyMjFlODM3YTY2NGVhZDVhMCIsInVzZXJDb3VudCI6Mn0="/>
  </w:docVars>
  <w:rsids>
    <w:rsidRoot w:val="47C40FC4"/>
    <w:rsid w:val="0007245B"/>
    <w:rsid w:val="0020709F"/>
    <w:rsid w:val="0022181C"/>
    <w:rsid w:val="005D4CAC"/>
    <w:rsid w:val="00B669A7"/>
    <w:rsid w:val="00D629C2"/>
    <w:rsid w:val="012F09FA"/>
    <w:rsid w:val="0204742C"/>
    <w:rsid w:val="023F0464"/>
    <w:rsid w:val="03FD05D6"/>
    <w:rsid w:val="06452C22"/>
    <w:rsid w:val="076F2C1B"/>
    <w:rsid w:val="082D0583"/>
    <w:rsid w:val="09816AA4"/>
    <w:rsid w:val="0C68202D"/>
    <w:rsid w:val="0D713AD1"/>
    <w:rsid w:val="0FE221B4"/>
    <w:rsid w:val="129E3127"/>
    <w:rsid w:val="12CF0C0F"/>
    <w:rsid w:val="135E3965"/>
    <w:rsid w:val="14843AF3"/>
    <w:rsid w:val="14982415"/>
    <w:rsid w:val="17695EFC"/>
    <w:rsid w:val="188C5481"/>
    <w:rsid w:val="19015EAD"/>
    <w:rsid w:val="1A492C9C"/>
    <w:rsid w:val="1AAF4A06"/>
    <w:rsid w:val="1AE66C12"/>
    <w:rsid w:val="1B6C48A4"/>
    <w:rsid w:val="1C83589C"/>
    <w:rsid w:val="1DD23C3C"/>
    <w:rsid w:val="1E0F6B5F"/>
    <w:rsid w:val="1E867D5A"/>
    <w:rsid w:val="1FD80EEF"/>
    <w:rsid w:val="208F6B25"/>
    <w:rsid w:val="21012ED3"/>
    <w:rsid w:val="21067D16"/>
    <w:rsid w:val="21130FE1"/>
    <w:rsid w:val="21667363"/>
    <w:rsid w:val="23CF5588"/>
    <w:rsid w:val="26DA61EB"/>
    <w:rsid w:val="285717B4"/>
    <w:rsid w:val="2973086F"/>
    <w:rsid w:val="2978537C"/>
    <w:rsid w:val="2BBA4B62"/>
    <w:rsid w:val="2BC450BC"/>
    <w:rsid w:val="2C8D140E"/>
    <w:rsid w:val="2CB26E8F"/>
    <w:rsid w:val="2F9279B3"/>
    <w:rsid w:val="328E3BC4"/>
    <w:rsid w:val="348A6712"/>
    <w:rsid w:val="38215D23"/>
    <w:rsid w:val="38D70B59"/>
    <w:rsid w:val="3BBC0B7A"/>
    <w:rsid w:val="3CAA6F8F"/>
    <w:rsid w:val="3D8D7176"/>
    <w:rsid w:val="3F374B51"/>
    <w:rsid w:val="3F593A0A"/>
    <w:rsid w:val="46172C51"/>
    <w:rsid w:val="47C40FC4"/>
    <w:rsid w:val="4C403B93"/>
    <w:rsid w:val="4FE218C2"/>
    <w:rsid w:val="50AD715A"/>
    <w:rsid w:val="516B6011"/>
    <w:rsid w:val="51922CB2"/>
    <w:rsid w:val="523C0E33"/>
    <w:rsid w:val="52964378"/>
    <w:rsid w:val="5323501F"/>
    <w:rsid w:val="538F7D35"/>
    <w:rsid w:val="54FF140C"/>
    <w:rsid w:val="56EE5E18"/>
    <w:rsid w:val="57B5021D"/>
    <w:rsid w:val="57B7325D"/>
    <w:rsid w:val="583B5ABD"/>
    <w:rsid w:val="58A4674F"/>
    <w:rsid w:val="59C67772"/>
    <w:rsid w:val="5B5C2D4A"/>
    <w:rsid w:val="5B7405A1"/>
    <w:rsid w:val="5B827D0A"/>
    <w:rsid w:val="5DBC076F"/>
    <w:rsid w:val="5E2B1DE3"/>
    <w:rsid w:val="5E861797"/>
    <w:rsid w:val="5F7D451F"/>
    <w:rsid w:val="6056117E"/>
    <w:rsid w:val="60A1245D"/>
    <w:rsid w:val="63BA18C7"/>
    <w:rsid w:val="63E74803"/>
    <w:rsid w:val="664B013C"/>
    <w:rsid w:val="6725299E"/>
    <w:rsid w:val="67D52001"/>
    <w:rsid w:val="681C5653"/>
    <w:rsid w:val="687A681D"/>
    <w:rsid w:val="68C75BB8"/>
    <w:rsid w:val="69B84AA0"/>
    <w:rsid w:val="6D2160F1"/>
    <w:rsid w:val="6EB74327"/>
    <w:rsid w:val="704152F8"/>
    <w:rsid w:val="72185ABA"/>
    <w:rsid w:val="72870E3C"/>
    <w:rsid w:val="72A938B7"/>
    <w:rsid w:val="72E65086"/>
    <w:rsid w:val="76122825"/>
    <w:rsid w:val="765D3ACE"/>
    <w:rsid w:val="76E62CF0"/>
    <w:rsid w:val="79061DE8"/>
    <w:rsid w:val="79C669D5"/>
    <w:rsid w:val="7AAC269C"/>
    <w:rsid w:val="7AD97454"/>
    <w:rsid w:val="7B252618"/>
    <w:rsid w:val="7C1C3795"/>
    <w:rsid w:val="7DF46EDB"/>
    <w:rsid w:val="7E5C27F5"/>
    <w:rsid w:val="7EE10A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pacing w:line="312" w:lineRule="atLeast"/>
      <w:jc w:val="both"/>
      <w:textAlignment w:val="baseline"/>
    </w:pPr>
    <w:rPr>
      <w:rFonts w:ascii="Calibri" w:hAnsi="Calibri" w:eastAsia="宋体" w:cs="Times New Roman"/>
      <w:sz w:val="21"/>
      <w:lang w:val="en-US" w:eastAsia="zh-CN" w:bidi="ar-SA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ind w:firstLine="420"/>
    </w:pPr>
  </w:style>
  <w:style w:type="paragraph" w:styleId="3">
    <w:name w:val="annotation text"/>
    <w:basedOn w:val="1"/>
    <w:link w:val="15"/>
    <w:qFormat/>
    <w:uiPriority w:val="0"/>
    <w:pPr>
      <w:jc w:val="left"/>
    </w:pPr>
  </w:style>
  <w:style w:type="paragraph" w:styleId="4">
    <w:name w:val="Body Text Indent"/>
    <w:basedOn w:val="1"/>
    <w:qFormat/>
    <w:uiPriority w:val="99"/>
    <w:pPr>
      <w:ind w:firstLine="1530"/>
    </w:pPr>
    <w:rPr>
      <w:rFonts w:eastAsia="隶书"/>
      <w:sz w:val="44"/>
    </w:rPr>
  </w:style>
  <w:style w:type="paragraph" w:styleId="5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7">
    <w:name w:val="Normal (Web)"/>
    <w:basedOn w:val="1"/>
    <w:qFormat/>
    <w:uiPriority w:val="0"/>
    <w:pPr>
      <w:spacing w:beforeAutospacing="1" w:afterAutospacing="1"/>
      <w:jc w:val="left"/>
    </w:pPr>
    <w:rPr>
      <w:sz w:val="24"/>
    </w:rPr>
  </w:style>
  <w:style w:type="paragraph" w:styleId="8">
    <w:name w:val="annotation subject"/>
    <w:basedOn w:val="3"/>
    <w:next w:val="3"/>
    <w:link w:val="16"/>
    <w:qFormat/>
    <w:uiPriority w:val="0"/>
    <w:rPr>
      <w:b/>
      <w:bCs/>
    </w:rPr>
  </w:style>
  <w:style w:type="paragraph" w:styleId="9">
    <w:name w:val="Body Text First Indent"/>
    <w:basedOn w:val="1"/>
    <w:qFormat/>
    <w:uiPriority w:val="0"/>
    <w:pPr>
      <w:ind w:firstLine="498" w:firstLineChars="200"/>
    </w:pPr>
  </w:style>
  <w:style w:type="table" w:styleId="11">
    <w:name w:val="Table Grid"/>
    <w:basedOn w:val="10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page number"/>
    <w:basedOn w:val="12"/>
    <w:qFormat/>
    <w:uiPriority w:val="0"/>
  </w:style>
  <w:style w:type="character" w:styleId="14">
    <w:name w:val="annotation reference"/>
    <w:basedOn w:val="12"/>
    <w:qFormat/>
    <w:uiPriority w:val="0"/>
    <w:rPr>
      <w:sz w:val="21"/>
      <w:szCs w:val="21"/>
    </w:rPr>
  </w:style>
  <w:style w:type="character" w:customStyle="1" w:styleId="15">
    <w:name w:val="批注文字 字符"/>
    <w:basedOn w:val="12"/>
    <w:link w:val="3"/>
    <w:qFormat/>
    <w:uiPriority w:val="0"/>
    <w:rPr>
      <w:rFonts w:ascii="Calibri" w:hAnsi="Calibri"/>
      <w:sz w:val="21"/>
    </w:rPr>
  </w:style>
  <w:style w:type="character" w:customStyle="1" w:styleId="16">
    <w:name w:val="批注主题 字符"/>
    <w:basedOn w:val="15"/>
    <w:link w:val="8"/>
    <w:qFormat/>
    <w:uiPriority w:val="0"/>
    <w:rPr>
      <w:rFonts w:ascii="Calibri" w:hAnsi="Calibri"/>
      <w:b/>
      <w:bCs/>
      <w:sz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office6\templates\download\f7b1368a-3b32-4555-a30c-8e12927b039e\&#23398;&#26657;&#32771;&#35797;&#32771;&#29983;&#32771;&#22330;&#36829;&#32426;&#24773;&#20917;&#30331;&#35760;&#34920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学校考试考生考场违纪情况登记表.docx</Template>
  <Pages>1</Pages>
  <Words>345</Words>
  <Characters>350</Characters>
  <Lines>3</Lines>
  <Paragraphs>1</Paragraphs>
  <TotalTime>1</TotalTime>
  <ScaleCrop>false</ScaleCrop>
  <LinksUpToDate>false</LinksUpToDate>
  <CharactersWithSpaces>379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2023-04-07T10:47:00Z</dcterms:created>
  <dc:creator>Des.Tiny</dc:creator>
  <cp:lastModifiedBy>Des.Tiny</cp:lastModifiedBy>
  <dcterms:modified xsi:type="dcterms:W3CDTF">2025-04-17T01:44:20Z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2C8203FD72934770B954961EA371F5E3_13</vt:lpwstr>
  </property>
  <property fmtid="{D5CDD505-2E9C-101B-9397-08002B2CF9AE}" pid="4" name="KSOTemplateUUID">
    <vt:lpwstr>v1.0_mb_WnQQtK6kAcS/Rq2VEIVRRQ==</vt:lpwstr>
  </property>
  <property fmtid="{D5CDD505-2E9C-101B-9397-08002B2CF9AE}" pid="5" name="KSOTemplateDocerSaveRecord">
    <vt:lpwstr>eyJoZGlkIjoiNjVjNDYxODRlYzNhNzljYzE3MmNhY2VjMzk3ZWI0MTkiLCJ1c2VySWQiOiIyNTI0NjU4NDQifQ==</vt:lpwstr>
  </property>
</Properties>
</file>