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7FEC7" w14:textId="77777777" w:rsidR="00214914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平原实验室仪器设备验收申请表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2413"/>
        <w:gridCol w:w="2269"/>
        <w:gridCol w:w="3480"/>
      </w:tblGrid>
      <w:tr w:rsidR="00214914" w14:paraId="614D4015" w14:textId="77777777">
        <w:trPr>
          <w:trHeight w:val="637"/>
        </w:trPr>
        <w:tc>
          <w:tcPr>
            <w:tcW w:w="1920" w:type="dxa"/>
            <w:vAlign w:val="center"/>
          </w:tcPr>
          <w:p w14:paraId="6A05F068" w14:textId="77777777" w:rsidR="00214914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设备或项目名称</w:t>
            </w:r>
          </w:p>
        </w:tc>
        <w:tc>
          <w:tcPr>
            <w:tcW w:w="8160" w:type="dxa"/>
            <w:gridSpan w:val="3"/>
            <w:vAlign w:val="center"/>
          </w:tcPr>
          <w:p w14:paraId="00E4B701" w14:textId="73DE8771" w:rsidR="00214914" w:rsidRDefault="0021491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14914" w14:paraId="0D9F6640" w14:textId="77777777">
        <w:trPr>
          <w:trHeight w:val="595"/>
        </w:trPr>
        <w:tc>
          <w:tcPr>
            <w:tcW w:w="1920" w:type="dxa"/>
            <w:vAlign w:val="center"/>
          </w:tcPr>
          <w:p w14:paraId="6BA05199" w14:textId="77777777" w:rsidR="00214914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使用部门</w:t>
            </w:r>
          </w:p>
        </w:tc>
        <w:tc>
          <w:tcPr>
            <w:tcW w:w="2414" w:type="dxa"/>
            <w:vAlign w:val="center"/>
          </w:tcPr>
          <w:p w14:paraId="00675C70" w14:textId="77777777" w:rsidR="00214914" w:rsidRDefault="002149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4" w:type="dxa"/>
            <w:vAlign w:val="center"/>
          </w:tcPr>
          <w:p w14:paraId="1851DFED" w14:textId="77777777" w:rsidR="00214914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签订合同时间</w:t>
            </w:r>
          </w:p>
        </w:tc>
        <w:tc>
          <w:tcPr>
            <w:tcW w:w="3482" w:type="dxa"/>
            <w:vAlign w:val="center"/>
          </w:tcPr>
          <w:p w14:paraId="18083329" w14:textId="79097946" w:rsidR="00214914" w:rsidRDefault="0021491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14914" w14:paraId="43BB1918" w14:textId="77777777">
        <w:trPr>
          <w:trHeight w:val="688"/>
        </w:trPr>
        <w:tc>
          <w:tcPr>
            <w:tcW w:w="1920" w:type="dxa"/>
            <w:vAlign w:val="center"/>
          </w:tcPr>
          <w:p w14:paraId="37224D52" w14:textId="77777777" w:rsidR="00214914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合同编号</w:t>
            </w:r>
          </w:p>
        </w:tc>
        <w:tc>
          <w:tcPr>
            <w:tcW w:w="2408" w:type="dxa"/>
            <w:vAlign w:val="center"/>
          </w:tcPr>
          <w:p w14:paraId="39FD04EF" w14:textId="3AFEFD67" w:rsidR="00214914" w:rsidRDefault="002149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0" w:type="dxa"/>
            <w:vAlign w:val="center"/>
          </w:tcPr>
          <w:p w14:paraId="3AB30F14" w14:textId="77777777" w:rsidR="00214914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合同金额</w:t>
            </w:r>
          </w:p>
        </w:tc>
        <w:tc>
          <w:tcPr>
            <w:tcW w:w="3482" w:type="dxa"/>
            <w:vAlign w:val="center"/>
          </w:tcPr>
          <w:p w14:paraId="02564C55" w14:textId="79D8462F" w:rsidR="00214914" w:rsidRDefault="0021491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214914" w14:paraId="546CA986" w14:textId="77777777">
        <w:trPr>
          <w:trHeight w:val="825"/>
        </w:trPr>
        <w:tc>
          <w:tcPr>
            <w:tcW w:w="1920" w:type="dxa"/>
            <w:vAlign w:val="center"/>
          </w:tcPr>
          <w:p w14:paraId="7BBE7ABE" w14:textId="77777777" w:rsidR="00214914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到货时间</w:t>
            </w:r>
          </w:p>
        </w:tc>
        <w:tc>
          <w:tcPr>
            <w:tcW w:w="2408" w:type="dxa"/>
            <w:vAlign w:val="center"/>
          </w:tcPr>
          <w:p w14:paraId="5577D7BD" w14:textId="634C1BED" w:rsidR="00214914" w:rsidRDefault="002149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0" w:type="dxa"/>
            <w:vAlign w:val="center"/>
          </w:tcPr>
          <w:p w14:paraId="719C4C4B" w14:textId="77777777" w:rsidR="00214914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存放地点</w:t>
            </w:r>
          </w:p>
        </w:tc>
        <w:tc>
          <w:tcPr>
            <w:tcW w:w="3482" w:type="dxa"/>
            <w:vAlign w:val="center"/>
          </w:tcPr>
          <w:p w14:paraId="1427C2E6" w14:textId="77777777" w:rsidR="00214914" w:rsidRDefault="0021491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14914" w14:paraId="08B580ED" w14:textId="77777777">
        <w:trPr>
          <w:trHeight w:val="505"/>
        </w:trPr>
        <w:tc>
          <w:tcPr>
            <w:tcW w:w="1920" w:type="dxa"/>
            <w:vAlign w:val="center"/>
          </w:tcPr>
          <w:p w14:paraId="67B06DD1" w14:textId="77777777" w:rsidR="00214914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供货单位名称</w:t>
            </w:r>
          </w:p>
        </w:tc>
        <w:tc>
          <w:tcPr>
            <w:tcW w:w="8160" w:type="dxa"/>
            <w:gridSpan w:val="3"/>
            <w:vAlign w:val="center"/>
          </w:tcPr>
          <w:p w14:paraId="7671D998" w14:textId="7B7E6A89" w:rsidR="00214914" w:rsidRDefault="0021491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14914" w14:paraId="268AAF4C" w14:textId="77777777">
        <w:trPr>
          <w:trHeight w:val="505"/>
        </w:trPr>
        <w:tc>
          <w:tcPr>
            <w:tcW w:w="1920" w:type="dxa"/>
            <w:vAlign w:val="center"/>
          </w:tcPr>
          <w:p w14:paraId="361FBC5F" w14:textId="77777777" w:rsidR="00214914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履行合同情况</w:t>
            </w:r>
          </w:p>
        </w:tc>
        <w:tc>
          <w:tcPr>
            <w:tcW w:w="8160" w:type="dxa"/>
            <w:gridSpan w:val="3"/>
            <w:vAlign w:val="center"/>
          </w:tcPr>
          <w:p w14:paraId="7A8A4BCB" w14:textId="77777777" w:rsidR="00214914" w:rsidRDefault="0021491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14914" w14:paraId="2EFCB8B3" w14:textId="77777777">
        <w:trPr>
          <w:trHeight w:val="8553"/>
        </w:trPr>
        <w:tc>
          <w:tcPr>
            <w:tcW w:w="10080" w:type="dxa"/>
            <w:gridSpan w:val="4"/>
          </w:tcPr>
          <w:p w14:paraId="3173B686" w14:textId="77777777" w:rsidR="00214914" w:rsidRDefault="00000000">
            <w:pPr>
              <w:ind w:firstLineChars="98" w:firstLine="275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使用情况说明（包括安装调试、随机资料、技术参数、运行及使用情况等）：</w:t>
            </w:r>
          </w:p>
          <w:p w14:paraId="3F2E0A32" w14:textId="77777777" w:rsidR="00214914" w:rsidRDefault="00000000">
            <w:pPr>
              <w:ind w:right="480" w:firstLineChars="98" w:firstLine="275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                                 </w:t>
            </w:r>
          </w:p>
          <w:p w14:paraId="6449FFFF" w14:textId="77777777" w:rsidR="00214914" w:rsidRDefault="00214914">
            <w:pPr>
              <w:ind w:right="480" w:firstLineChars="150" w:firstLine="422"/>
              <w:rPr>
                <w:b/>
                <w:sz w:val="28"/>
                <w:szCs w:val="28"/>
              </w:rPr>
            </w:pPr>
          </w:p>
          <w:p w14:paraId="05EEBFB1" w14:textId="77777777" w:rsidR="00214914" w:rsidRDefault="00214914">
            <w:pPr>
              <w:ind w:right="480" w:firstLineChars="150" w:firstLine="422"/>
              <w:rPr>
                <w:b/>
                <w:sz w:val="28"/>
                <w:szCs w:val="28"/>
              </w:rPr>
            </w:pPr>
          </w:p>
          <w:p w14:paraId="333CABEA" w14:textId="77777777" w:rsidR="00214914" w:rsidRDefault="00214914">
            <w:pPr>
              <w:ind w:right="480" w:firstLineChars="150" w:firstLine="422"/>
              <w:rPr>
                <w:b/>
                <w:sz w:val="28"/>
                <w:szCs w:val="28"/>
              </w:rPr>
            </w:pPr>
          </w:p>
          <w:p w14:paraId="399BF5D7" w14:textId="77777777" w:rsidR="00214914" w:rsidRDefault="00214914">
            <w:pPr>
              <w:ind w:right="480" w:firstLineChars="150" w:firstLine="422"/>
              <w:rPr>
                <w:b/>
                <w:sz w:val="28"/>
                <w:szCs w:val="28"/>
              </w:rPr>
            </w:pPr>
          </w:p>
          <w:p w14:paraId="2F331E09" w14:textId="77777777" w:rsidR="00214914" w:rsidRDefault="00214914">
            <w:pPr>
              <w:ind w:right="480" w:firstLineChars="150" w:firstLine="422"/>
              <w:rPr>
                <w:b/>
                <w:sz w:val="28"/>
                <w:szCs w:val="28"/>
              </w:rPr>
            </w:pPr>
          </w:p>
          <w:p w14:paraId="57140C72" w14:textId="77777777" w:rsidR="00214914" w:rsidRDefault="00214914">
            <w:pPr>
              <w:ind w:right="480" w:firstLineChars="150" w:firstLine="422"/>
              <w:rPr>
                <w:b/>
                <w:sz w:val="28"/>
                <w:szCs w:val="28"/>
              </w:rPr>
            </w:pPr>
          </w:p>
          <w:p w14:paraId="372E4EB3" w14:textId="77777777" w:rsidR="00214914" w:rsidRDefault="00000000">
            <w:pPr>
              <w:ind w:right="480" w:firstLineChars="150" w:firstLine="42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技术验收人员：</w:t>
            </w:r>
          </w:p>
          <w:p w14:paraId="068E0857" w14:textId="77777777" w:rsidR="00214914" w:rsidRDefault="00214914">
            <w:pPr>
              <w:ind w:right="480"/>
              <w:rPr>
                <w:b/>
                <w:sz w:val="28"/>
                <w:szCs w:val="28"/>
              </w:rPr>
            </w:pPr>
          </w:p>
          <w:p w14:paraId="11E2A6E2" w14:textId="77777777" w:rsidR="00214914" w:rsidRDefault="00000000">
            <w:pPr>
              <w:ind w:right="480" w:firstLineChars="150" w:firstLine="422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设备负责人及电话：</w:t>
            </w:r>
            <w:r>
              <w:rPr>
                <w:rFonts w:hint="eastAsia"/>
                <w:b/>
                <w:sz w:val="28"/>
                <w:szCs w:val="28"/>
              </w:rPr>
              <w:t xml:space="preserve">                  </w:t>
            </w:r>
            <w:r>
              <w:rPr>
                <w:rFonts w:hint="eastAsia"/>
                <w:b/>
                <w:sz w:val="28"/>
                <w:szCs w:val="28"/>
              </w:rPr>
              <w:t>使用单位或团队：</w:t>
            </w:r>
            <w:r>
              <w:rPr>
                <w:rFonts w:hint="eastAsia"/>
                <w:b/>
                <w:sz w:val="28"/>
                <w:szCs w:val="28"/>
              </w:rPr>
              <w:t xml:space="preserve">            </w:t>
            </w:r>
          </w:p>
          <w:p w14:paraId="3F28E533" w14:textId="77777777" w:rsidR="00214914" w:rsidRDefault="00000000">
            <w:pPr>
              <w:ind w:right="1040" w:firstLineChars="50" w:firstLine="141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/>
                <w:b/>
                <w:sz w:val="28"/>
                <w:szCs w:val="28"/>
              </w:rPr>
              <w:t>单位负责人：</w:t>
            </w:r>
          </w:p>
          <w:p w14:paraId="1EED98BE" w14:textId="77777777" w:rsidR="00214914" w:rsidRDefault="00000000">
            <w:pPr>
              <w:ind w:right="1040" w:firstLineChars="50" w:firstLine="141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                           </w:t>
            </w:r>
            <w:r>
              <w:rPr>
                <w:rFonts w:hint="eastAsia"/>
                <w:b/>
                <w:sz w:val="28"/>
                <w:szCs w:val="28"/>
              </w:rPr>
              <w:t>年</w:t>
            </w: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sz w:val="28"/>
                <w:szCs w:val="28"/>
              </w:rPr>
              <w:t>日</w:t>
            </w:r>
          </w:p>
          <w:p w14:paraId="1C0961E1" w14:textId="77777777" w:rsidR="00214914" w:rsidRDefault="00214914">
            <w:pPr>
              <w:ind w:right="480" w:firstLineChars="200" w:firstLine="562"/>
              <w:rPr>
                <w:b/>
                <w:sz w:val="28"/>
                <w:szCs w:val="28"/>
              </w:rPr>
            </w:pPr>
          </w:p>
        </w:tc>
      </w:tr>
    </w:tbl>
    <w:p w14:paraId="30467B34" w14:textId="77777777" w:rsidR="00214914" w:rsidRDefault="00000000">
      <w:pPr>
        <w:ind w:leftChars="-202" w:left="-424"/>
        <w:jc w:val="left"/>
        <w:rPr>
          <w:sz w:val="18"/>
          <w:szCs w:val="18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sz w:val="18"/>
          <w:szCs w:val="18"/>
        </w:rPr>
        <w:t>仪器设备验收申请表必须在设备完全到货、安装调试运行一段时间，经自验收无问题后才能提交，否则不接收；</w:t>
      </w:r>
    </w:p>
    <w:p w14:paraId="1AF13B02" w14:textId="77777777" w:rsidR="00214914" w:rsidRDefault="00000000">
      <w:pPr>
        <w:ind w:leftChars="-202" w:left="-424" w:firstLineChars="250" w:firstLine="45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、该表需附上预验收设备或项目的清单</w:t>
      </w:r>
      <w:r>
        <w:rPr>
          <w:rFonts w:hint="eastAsia"/>
          <w:sz w:val="18"/>
          <w:szCs w:val="18"/>
        </w:rPr>
        <w:t>(</w:t>
      </w:r>
      <w:r>
        <w:rPr>
          <w:rFonts w:hint="eastAsia"/>
          <w:sz w:val="18"/>
          <w:szCs w:val="18"/>
        </w:rPr>
        <w:t>纸质加盖公章</w:t>
      </w:r>
      <w:r>
        <w:rPr>
          <w:rFonts w:hint="eastAsia"/>
          <w:sz w:val="18"/>
          <w:szCs w:val="18"/>
        </w:rPr>
        <w:t>)</w:t>
      </w:r>
      <w:r>
        <w:rPr>
          <w:rFonts w:hint="eastAsia"/>
          <w:sz w:val="18"/>
          <w:szCs w:val="18"/>
        </w:rPr>
        <w:t>；</w:t>
      </w:r>
    </w:p>
    <w:p w14:paraId="33716949" w14:textId="77777777" w:rsidR="00214914" w:rsidRDefault="00000000">
      <w:pPr>
        <w:ind w:leftChars="-202" w:left="-424" w:firstLineChars="250" w:firstLine="45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、</w:t>
      </w:r>
      <w:proofErr w:type="gramStart"/>
      <w:r>
        <w:rPr>
          <w:rFonts w:hint="eastAsia"/>
          <w:sz w:val="18"/>
          <w:szCs w:val="18"/>
        </w:rPr>
        <w:t>附合同</w:t>
      </w:r>
      <w:proofErr w:type="gramEnd"/>
      <w:r>
        <w:rPr>
          <w:rFonts w:hint="eastAsia"/>
          <w:sz w:val="18"/>
          <w:szCs w:val="18"/>
        </w:rPr>
        <w:t>复印件。</w:t>
      </w:r>
    </w:p>
    <w:sectPr w:rsidR="00214914">
      <w:pgSz w:w="11907" w:h="16840"/>
      <w:pgMar w:top="1134" w:right="1134" w:bottom="1134" w:left="1134" w:header="851" w:footer="992" w:gutter="0"/>
      <w:cols w:space="425"/>
      <w:vAlign w:val="center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86B41" w14:textId="77777777" w:rsidR="007F00BF" w:rsidRDefault="007F00BF" w:rsidP="00DC7FDC">
      <w:r>
        <w:separator/>
      </w:r>
    </w:p>
  </w:endnote>
  <w:endnote w:type="continuationSeparator" w:id="0">
    <w:p w14:paraId="730BC514" w14:textId="77777777" w:rsidR="007F00BF" w:rsidRDefault="007F00BF" w:rsidP="00DC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DA20F" w14:textId="77777777" w:rsidR="007F00BF" w:rsidRDefault="007F00BF" w:rsidP="00DC7FDC">
      <w:r>
        <w:separator/>
      </w:r>
    </w:p>
  </w:footnote>
  <w:footnote w:type="continuationSeparator" w:id="0">
    <w:p w14:paraId="4A14D89E" w14:textId="77777777" w:rsidR="007F00BF" w:rsidRDefault="007F00BF" w:rsidP="00DC7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F5A"/>
    <w:rsid w:val="00006A65"/>
    <w:rsid w:val="00022849"/>
    <w:rsid w:val="00086E52"/>
    <w:rsid w:val="000C4D5F"/>
    <w:rsid w:val="00125FD8"/>
    <w:rsid w:val="0013389C"/>
    <w:rsid w:val="00134CA8"/>
    <w:rsid w:val="001632B5"/>
    <w:rsid w:val="001A18E0"/>
    <w:rsid w:val="001B627C"/>
    <w:rsid w:val="001C6883"/>
    <w:rsid w:val="001E0393"/>
    <w:rsid w:val="001E0A1D"/>
    <w:rsid w:val="001F3A09"/>
    <w:rsid w:val="00212C66"/>
    <w:rsid w:val="00214914"/>
    <w:rsid w:val="002345BA"/>
    <w:rsid w:val="00235D7E"/>
    <w:rsid w:val="00241446"/>
    <w:rsid w:val="00256DAC"/>
    <w:rsid w:val="002620EC"/>
    <w:rsid w:val="002755F9"/>
    <w:rsid w:val="0027627B"/>
    <w:rsid w:val="002A4524"/>
    <w:rsid w:val="002A6CE6"/>
    <w:rsid w:val="002B04AF"/>
    <w:rsid w:val="002D0C66"/>
    <w:rsid w:val="002D0F13"/>
    <w:rsid w:val="002D2073"/>
    <w:rsid w:val="002D4A9D"/>
    <w:rsid w:val="00324C93"/>
    <w:rsid w:val="00331D79"/>
    <w:rsid w:val="00336B22"/>
    <w:rsid w:val="003763FE"/>
    <w:rsid w:val="003853BF"/>
    <w:rsid w:val="003A782F"/>
    <w:rsid w:val="00416878"/>
    <w:rsid w:val="0042512A"/>
    <w:rsid w:val="00477F5A"/>
    <w:rsid w:val="004921FB"/>
    <w:rsid w:val="004A2BCE"/>
    <w:rsid w:val="004A4203"/>
    <w:rsid w:val="004B1CCE"/>
    <w:rsid w:val="004B7BD9"/>
    <w:rsid w:val="004D04B9"/>
    <w:rsid w:val="00551EF8"/>
    <w:rsid w:val="00557AF2"/>
    <w:rsid w:val="00573056"/>
    <w:rsid w:val="005959A4"/>
    <w:rsid w:val="005B5878"/>
    <w:rsid w:val="005B6C9D"/>
    <w:rsid w:val="005C5C8B"/>
    <w:rsid w:val="005F191E"/>
    <w:rsid w:val="005F719F"/>
    <w:rsid w:val="00610506"/>
    <w:rsid w:val="00631593"/>
    <w:rsid w:val="00644763"/>
    <w:rsid w:val="006A6492"/>
    <w:rsid w:val="006D5EB8"/>
    <w:rsid w:val="006E02D8"/>
    <w:rsid w:val="006F09CB"/>
    <w:rsid w:val="00724F79"/>
    <w:rsid w:val="0073074F"/>
    <w:rsid w:val="0075041A"/>
    <w:rsid w:val="007964BC"/>
    <w:rsid w:val="007B03D8"/>
    <w:rsid w:val="007D1F5A"/>
    <w:rsid w:val="007E3131"/>
    <w:rsid w:val="007F00BF"/>
    <w:rsid w:val="008151A8"/>
    <w:rsid w:val="008168FE"/>
    <w:rsid w:val="00832771"/>
    <w:rsid w:val="00836A7A"/>
    <w:rsid w:val="00857AE7"/>
    <w:rsid w:val="0087329C"/>
    <w:rsid w:val="0089091B"/>
    <w:rsid w:val="008A3520"/>
    <w:rsid w:val="008B70F2"/>
    <w:rsid w:val="008E0AD6"/>
    <w:rsid w:val="00917B2A"/>
    <w:rsid w:val="009325C6"/>
    <w:rsid w:val="00984118"/>
    <w:rsid w:val="00984198"/>
    <w:rsid w:val="009942DC"/>
    <w:rsid w:val="00A064F3"/>
    <w:rsid w:val="00A24087"/>
    <w:rsid w:val="00A37F88"/>
    <w:rsid w:val="00A63BAC"/>
    <w:rsid w:val="00A70A7D"/>
    <w:rsid w:val="00A76DD6"/>
    <w:rsid w:val="00AB2BCB"/>
    <w:rsid w:val="00AE2B31"/>
    <w:rsid w:val="00AE3A20"/>
    <w:rsid w:val="00B12256"/>
    <w:rsid w:val="00B34F03"/>
    <w:rsid w:val="00B5098D"/>
    <w:rsid w:val="00B50A8B"/>
    <w:rsid w:val="00B6588E"/>
    <w:rsid w:val="00B91164"/>
    <w:rsid w:val="00B95137"/>
    <w:rsid w:val="00CC2CAA"/>
    <w:rsid w:val="00D13760"/>
    <w:rsid w:val="00D23227"/>
    <w:rsid w:val="00D46892"/>
    <w:rsid w:val="00D86E05"/>
    <w:rsid w:val="00D923EE"/>
    <w:rsid w:val="00DC7FDC"/>
    <w:rsid w:val="00DF2754"/>
    <w:rsid w:val="00DF6938"/>
    <w:rsid w:val="00E01A6A"/>
    <w:rsid w:val="00E02A07"/>
    <w:rsid w:val="00E225D3"/>
    <w:rsid w:val="00E24C25"/>
    <w:rsid w:val="00E506D4"/>
    <w:rsid w:val="00E77F3A"/>
    <w:rsid w:val="00EA7B85"/>
    <w:rsid w:val="00F07FCC"/>
    <w:rsid w:val="00F40419"/>
    <w:rsid w:val="00F8440E"/>
    <w:rsid w:val="00FC39FD"/>
    <w:rsid w:val="00FD1AA5"/>
    <w:rsid w:val="00FE0A16"/>
    <w:rsid w:val="00FE5E8E"/>
    <w:rsid w:val="00FE64C6"/>
    <w:rsid w:val="35B85FE6"/>
    <w:rsid w:val="74BD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0556B9"/>
  <w15:docId w15:val="{E556F6A1-E676-4C43-9B50-5156704AA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564;&#25910;&#25253;&#21578;&#26679;&#34920;\&#39564;&#25910;&#21069;&#26399;&#34920;&#26684;\&#27827;&#21335;&#24072;&#33539;&#22823;&#23398;&#20202;&#22120;&#35774;&#22791;&#39564;&#25910;&#21069;&#25152;&#38656;&#35201;&#30340;&#36164;&#26009;\&#27827;&#21335;&#24072;&#33539;&#22823;&#23398;&#20202;&#22120;&#35774;&#22791;&#39564;&#25910;&#30003;&#35831;&#34920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河南师范大学仪器设备验收申请表.dot</Template>
  <TotalTime>264</TotalTime>
  <Pages>1</Pages>
  <Words>62</Words>
  <Characters>356</Characters>
  <Application>Microsoft Office Word</Application>
  <DocSecurity>0</DocSecurity>
  <Lines>2</Lines>
  <Paragraphs>1</Paragraphs>
  <ScaleCrop>false</ScaleCrop>
  <Company>sbk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河南师范大学设备验收报告</dc:title>
  <dc:creator>2012</dc:creator>
  <cp:lastModifiedBy>敬雄 王</cp:lastModifiedBy>
  <cp:revision>5</cp:revision>
  <cp:lastPrinted>2012-05-07T01:55:00Z</cp:lastPrinted>
  <dcterms:created xsi:type="dcterms:W3CDTF">2021-05-20T01:12:00Z</dcterms:created>
  <dcterms:modified xsi:type="dcterms:W3CDTF">2023-09-28T00:11:00Z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1033-12.2.0.13193</vt:lpwstr>
  </property>
  <property fmtid="{D5CDD505-2E9C-101B-9397-08002B2CF9AE}" pid="3" name="ICV">
    <vt:lpwstr>6D305338AE1842458D11A2FF2DA3739C_12</vt:lpwstr>
  </property>
</Properties>
</file>